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96" w:rsidRDefault="00514E96" w:rsidP="00AD18EE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14E96" w:rsidRDefault="00514E96" w:rsidP="00AD18EE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514E96" w:rsidRDefault="00514E96" w:rsidP="00AD18EE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Старогутнянская сельская администрация</w:t>
      </w:r>
    </w:p>
    <w:p w:rsidR="00514E96" w:rsidRPr="009F6201" w:rsidRDefault="00514E96" w:rsidP="00AD18EE">
      <w:pPr>
        <w:pStyle w:val="Subtitle"/>
        <w:spacing w:before="120"/>
        <w:rPr>
          <w:rFonts w:ascii="Arial" w:hAnsi="Arial"/>
          <w:bCs/>
          <w:iCs/>
          <w:spacing w:val="40"/>
        </w:rPr>
      </w:pPr>
    </w:p>
    <w:p w:rsidR="00514E96" w:rsidRPr="009F6201" w:rsidRDefault="00514E96" w:rsidP="00AD18EE">
      <w:pPr>
        <w:pStyle w:val="Subtitle"/>
        <w:spacing w:before="120"/>
        <w:rPr>
          <w:rFonts w:ascii="Arial" w:hAnsi="Arial"/>
          <w:b/>
          <w:bCs/>
          <w:iCs/>
          <w:spacing w:val="40"/>
          <w:sz w:val="24"/>
        </w:rPr>
      </w:pPr>
      <w:r w:rsidRPr="009F6201">
        <w:rPr>
          <w:rFonts w:ascii="Arial" w:hAnsi="Arial"/>
          <w:bCs/>
          <w:iCs/>
          <w:spacing w:val="40"/>
          <w:sz w:val="24"/>
        </w:rPr>
        <w:t xml:space="preserve"> </w:t>
      </w:r>
      <w:r w:rsidRPr="009F6201">
        <w:rPr>
          <w:rFonts w:ascii="Arial" w:hAnsi="Arial"/>
          <w:b/>
          <w:bCs/>
          <w:iCs/>
          <w:spacing w:val="40"/>
          <w:sz w:val="24"/>
        </w:rPr>
        <w:t>ПОСТАНОВЛЕНИЕ</w:t>
      </w:r>
    </w:p>
    <w:p w:rsidR="00514E96" w:rsidRDefault="00514E96" w:rsidP="00AD18EE">
      <w:pPr>
        <w:ind w:firstLine="0"/>
      </w:pPr>
      <w:r>
        <w:t xml:space="preserve">От 17.10.2016 г.    № </w:t>
      </w:r>
      <w:r w:rsidRPr="009F6201">
        <w:rPr>
          <w:u w:val="single"/>
        </w:rPr>
        <w:t>33</w:t>
      </w:r>
    </w:p>
    <w:p w:rsidR="00514E96" w:rsidRDefault="00514E96" w:rsidP="00AD18EE">
      <w:pPr>
        <w:ind w:firstLine="0"/>
        <w:rPr>
          <w:rFonts w:ascii="Arial" w:hAnsi="Arial" w:cs="Arial"/>
        </w:rPr>
      </w:pPr>
      <w:r>
        <w:t xml:space="preserve"> с.Старая Гута</w:t>
      </w:r>
    </w:p>
    <w:p w:rsidR="00514E96" w:rsidRDefault="00514E96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</w:t>
      </w:r>
      <w:r w:rsidRPr="003D53E6">
        <w:rPr>
          <w:b w:val="0"/>
          <w:sz w:val="28"/>
          <w:szCs w:val="28"/>
        </w:rPr>
        <w:t>етодики прогнозирования доходов бюджета</w:t>
      </w:r>
      <w:r>
        <w:rPr>
          <w:b w:val="0"/>
          <w:sz w:val="28"/>
          <w:szCs w:val="28"/>
        </w:rPr>
        <w:t xml:space="preserve"> муниципального образования «Старогутнянское</w:t>
      </w:r>
    </w:p>
    <w:p w:rsidR="00514E96" w:rsidRPr="003D53E6" w:rsidRDefault="00514E96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сельское поселение»</w:t>
      </w:r>
    </w:p>
    <w:p w:rsidR="00514E96" w:rsidRPr="00B84489" w:rsidRDefault="00514E96" w:rsidP="007876B4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514E96" w:rsidRPr="00C03180" w:rsidRDefault="00514E96" w:rsidP="003D53E6">
      <w:pPr>
        <w:tabs>
          <w:tab w:val="left" w:pos="1701"/>
          <w:tab w:val="left" w:pos="5245"/>
        </w:tabs>
        <w:spacing w:line="240" w:lineRule="auto"/>
        <w:ind w:firstLine="851"/>
      </w:pPr>
      <w:r w:rsidRPr="00C03180">
        <w:t>В соответствии с п. 1 ст. 160.1 Бюджетного кодекса Россий</w:t>
      </w:r>
      <w:r>
        <w:t>ской Федерации, постановлением П</w:t>
      </w:r>
      <w:r w:rsidRPr="00C03180">
        <w:t>равительства Российской Федерации от 23.06.2016</w:t>
      </w:r>
      <w:r>
        <w:t>г.</w:t>
      </w:r>
      <w:r w:rsidRPr="00C03180">
        <w:t xml:space="preserve"> №574 «Об общих требованиях к методике прогнозирования поступлений доходов в бюджеты  бюджетной системы Россий</w:t>
      </w:r>
      <w:r>
        <w:t>ской Федерации»</w:t>
      </w:r>
    </w:p>
    <w:p w:rsidR="00514E96" w:rsidRPr="003A4B0B" w:rsidRDefault="00514E96" w:rsidP="00AD18EE">
      <w:r>
        <w:t>ПОСТАНОВЛЯЮ</w:t>
      </w:r>
      <w:r w:rsidRPr="003A4B0B">
        <w:t>:</w:t>
      </w:r>
    </w:p>
    <w:p w:rsidR="00514E96" w:rsidRDefault="00514E96" w:rsidP="00861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прилагаемую</w:t>
      </w:r>
      <w:r w:rsidRPr="00861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Pr="00861839">
        <w:rPr>
          <w:rFonts w:ascii="Times New Roman" w:hAnsi="Times New Roman" w:cs="Times New Roman"/>
          <w:sz w:val="28"/>
          <w:szCs w:val="28"/>
        </w:rPr>
        <w:t>прогнозирования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86183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(приложения №1)</w:t>
      </w:r>
      <w:r w:rsidRPr="00861839">
        <w:rPr>
          <w:rFonts w:ascii="Times New Roman" w:hAnsi="Times New Roman" w:cs="Times New Roman"/>
          <w:sz w:val="28"/>
          <w:szCs w:val="28"/>
        </w:rPr>
        <w:t>.</w:t>
      </w:r>
    </w:p>
    <w:p w:rsidR="00514E96" w:rsidRPr="00861839" w:rsidRDefault="00514E96" w:rsidP="00C16B58">
      <w:pPr>
        <w:pStyle w:val="BodyText"/>
        <w:spacing w:line="240" w:lineRule="auto"/>
        <w:rPr>
          <w:szCs w:val="28"/>
        </w:rPr>
      </w:pPr>
      <w:r>
        <w:rPr>
          <w:szCs w:val="28"/>
        </w:rPr>
        <w:t xml:space="preserve">2.Старогутнянской сельской администрации </w:t>
      </w:r>
      <w:r w:rsidRPr="00861839">
        <w:rPr>
          <w:szCs w:val="28"/>
        </w:rPr>
        <w:t xml:space="preserve"> применять утвержденную Методику для формирования проекта бюджета муниципального образования «</w:t>
      </w:r>
      <w:r>
        <w:rPr>
          <w:szCs w:val="28"/>
        </w:rPr>
        <w:t xml:space="preserve">Старогутнянское сельское поселение» </w:t>
      </w:r>
      <w:r w:rsidRPr="00861839">
        <w:rPr>
          <w:szCs w:val="28"/>
        </w:rPr>
        <w:t>на очередной финансовый год и плановый период.</w:t>
      </w:r>
    </w:p>
    <w:p w:rsidR="00514E96" w:rsidRPr="00861839" w:rsidRDefault="00514E96" w:rsidP="00861839">
      <w:pPr>
        <w:spacing w:line="240" w:lineRule="auto"/>
        <w:rPr>
          <w:szCs w:val="28"/>
        </w:rPr>
      </w:pPr>
      <w:r>
        <w:rPr>
          <w:szCs w:val="28"/>
        </w:rPr>
        <w:t>3</w:t>
      </w:r>
      <w:r w:rsidRPr="00861839">
        <w:rPr>
          <w:szCs w:val="28"/>
        </w:rPr>
        <w:t>.Настоящее постановление</w:t>
      </w:r>
      <w:r>
        <w:rPr>
          <w:szCs w:val="28"/>
        </w:rPr>
        <w:t xml:space="preserve"> обнародовать согласно Устава.</w:t>
      </w:r>
      <w:r w:rsidRPr="00861839">
        <w:rPr>
          <w:szCs w:val="28"/>
        </w:rPr>
        <w:t xml:space="preserve"> </w:t>
      </w:r>
      <w:r>
        <w:rPr>
          <w:szCs w:val="28"/>
        </w:rPr>
        <w:t xml:space="preserve">         </w:t>
      </w:r>
      <w:r>
        <w:rPr>
          <w:szCs w:val="28"/>
        </w:rPr>
        <w:tab/>
        <w:t>4.Постановление вступает в силу с момента его подписания.</w:t>
      </w:r>
      <w:r w:rsidRPr="00861839">
        <w:rPr>
          <w:szCs w:val="28"/>
        </w:rPr>
        <w:t xml:space="preserve">    </w:t>
      </w:r>
    </w:p>
    <w:p w:rsidR="00514E96" w:rsidRPr="00861839" w:rsidRDefault="00514E96" w:rsidP="00C16B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61839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ведущего специалиста </w:t>
      </w:r>
      <w:r w:rsidRPr="008618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Жукову Н.И.</w:t>
      </w:r>
    </w:p>
    <w:p w:rsidR="00514E96" w:rsidRDefault="00514E96" w:rsidP="00861839">
      <w:r>
        <w:t xml:space="preserve">  </w:t>
      </w:r>
    </w:p>
    <w:p w:rsidR="00514E96" w:rsidRDefault="00514E96" w:rsidP="00861839"/>
    <w:p w:rsidR="00514E96" w:rsidRDefault="00514E96" w:rsidP="00861839"/>
    <w:p w:rsidR="00514E96" w:rsidRDefault="00514E96" w:rsidP="00861839">
      <w:r>
        <w:t xml:space="preserve">       </w:t>
      </w:r>
    </w:p>
    <w:p w:rsidR="00514E96" w:rsidRDefault="00514E96" w:rsidP="007876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14E96" w:rsidRDefault="00514E96" w:rsidP="00861839">
      <w:pPr>
        <w:spacing w:line="240" w:lineRule="auto"/>
        <w:ind w:firstLine="0"/>
      </w:pPr>
      <w:r>
        <w:t>Глава Старогутнянской</w:t>
      </w:r>
    </w:p>
    <w:p w:rsidR="00514E96" w:rsidRDefault="00514E96" w:rsidP="00861839">
      <w:pPr>
        <w:spacing w:line="240" w:lineRule="auto"/>
        <w:ind w:firstLine="0"/>
      </w:pPr>
      <w:r>
        <w:t>сельской администрации                                                 В.П.Башмаков</w:t>
      </w:r>
    </w:p>
    <w:p w:rsidR="00514E96" w:rsidRDefault="00514E96" w:rsidP="00861839">
      <w:pPr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14E96" w:rsidRDefault="00514E96" w:rsidP="00861839">
      <w:pPr>
        <w:spacing w:line="240" w:lineRule="auto"/>
        <w:ind w:firstLine="0"/>
      </w:pPr>
      <w:bookmarkStart w:id="0" w:name="_GoBack"/>
      <w:bookmarkEnd w:id="0"/>
      <w:r>
        <w:t xml:space="preserve">                                                         </w:t>
      </w:r>
    </w:p>
    <w:p w:rsidR="00514E96" w:rsidRDefault="00514E96" w:rsidP="007876B4"/>
    <w:p w:rsidR="00514E96" w:rsidRDefault="00514E96" w:rsidP="00C16B58">
      <w:pPr>
        <w:spacing w:line="240" w:lineRule="auto"/>
        <w:ind w:firstLine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Приложение №1</w:t>
      </w:r>
    </w:p>
    <w:p w:rsidR="00514E96" w:rsidRDefault="00514E96" w:rsidP="00C16B58">
      <w:pPr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постановлению Старогутнянской</w:t>
      </w:r>
    </w:p>
    <w:p w:rsidR="00514E96" w:rsidRPr="006C4549" w:rsidRDefault="00514E96" w:rsidP="00C16B58">
      <w:pPr>
        <w:spacing w:line="240" w:lineRule="auto"/>
        <w:ind w:firstLine="0"/>
        <w:rPr>
          <w:b/>
          <w:bCs/>
        </w:rPr>
      </w:pPr>
      <w:r>
        <w:tab/>
      </w:r>
      <w:r>
        <w:tab/>
      </w:r>
      <w:r>
        <w:tab/>
      </w:r>
      <w:r>
        <w:tab/>
        <w:t xml:space="preserve">                              сельской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от 17.10.2016г № 33</w:t>
      </w:r>
    </w:p>
    <w:p w:rsidR="00514E96" w:rsidRPr="006C4549" w:rsidRDefault="00514E96" w:rsidP="00C16B58">
      <w:pPr>
        <w:widowControl w:val="0"/>
        <w:spacing w:line="240" w:lineRule="auto"/>
        <w:jc w:val="center"/>
        <w:rPr>
          <w:b/>
          <w:bCs/>
        </w:rPr>
      </w:pPr>
    </w:p>
    <w:p w:rsidR="00514E96" w:rsidRPr="00307D8E" w:rsidRDefault="00514E96" w:rsidP="00307D8E">
      <w:pPr>
        <w:widowControl w:val="0"/>
        <w:spacing w:line="240" w:lineRule="auto"/>
        <w:jc w:val="center"/>
        <w:rPr>
          <w:bCs/>
        </w:rPr>
      </w:pPr>
      <w:r w:rsidRPr="00307D8E">
        <w:rPr>
          <w:bCs/>
        </w:rPr>
        <w:t>Методика</w:t>
      </w:r>
    </w:p>
    <w:p w:rsidR="00514E96" w:rsidRDefault="00514E96" w:rsidP="00307D8E">
      <w:pPr>
        <w:widowControl w:val="0"/>
        <w:spacing w:line="240" w:lineRule="auto"/>
        <w:jc w:val="center"/>
        <w:rPr>
          <w:b/>
          <w:bCs/>
        </w:rPr>
      </w:pPr>
      <w:r w:rsidRPr="00861839">
        <w:rPr>
          <w:szCs w:val="28"/>
        </w:rPr>
        <w:t>прогнозирования доходов бюджета муниципального образования «</w:t>
      </w:r>
      <w:r>
        <w:rPr>
          <w:szCs w:val="28"/>
        </w:rPr>
        <w:t>Старогутнянское сельское поселение</w:t>
      </w:r>
      <w:r w:rsidRPr="00861839">
        <w:rPr>
          <w:szCs w:val="28"/>
        </w:rPr>
        <w:t>»</w:t>
      </w:r>
    </w:p>
    <w:p w:rsidR="00514E96" w:rsidRPr="006C4549" w:rsidRDefault="00514E96" w:rsidP="007876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b/>
        </w:rPr>
      </w:pPr>
      <w:r w:rsidRPr="006C4549">
        <w:rPr>
          <w:b/>
        </w:rPr>
        <w:t>Общие положения</w:t>
      </w:r>
    </w:p>
    <w:p w:rsidR="00514E96" w:rsidRDefault="00514E96" w:rsidP="004D1BEF">
      <w:pPr>
        <w:spacing w:line="240" w:lineRule="auto"/>
        <w:ind w:firstLine="0"/>
      </w:pPr>
      <w:r>
        <w:rPr>
          <w:szCs w:val="28"/>
        </w:rPr>
        <w:t xml:space="preserve">     </w:t>
      </w:r>
      <w:r w:rsidRPr="000C5086">
        <w:rPr>
          <w:szCs w:val="28"/>
        </w:rPr>
        <w:t xml:space="preserve">1.1. Настоящая методика определяет </w:t>
      </w:r>
      <w:r>
        <w:rPr>
          <w:szCs w:val="28"/>
        </w:rPr>
        <w:t xml:space="preserve">порядок и </w:t>
      </w:r>
      <w:r w:rsidRPr="000C5086">
        <w:rPr>
          <w:szCs w:val="28"/>
        </w:rPr>
        <w:t>парам</w:t>
      </w:r>
      <w:r>
        <w:rPr>
          <w:szCs w:val="28"/>
        </w:rPr>
        <w:t>етры прогнозирования поступлений</w:t>
      </w:r>
      <w:r w:rsidRPr="000C5086">
        <w:rPr>
          <w:szCs w:val="28"/>
        </w:rPr>
        <w:t xml:space="preserve"> доходов в бюджет  муниципального образования «</w:t>
      </w:r>
      <w:r>
        <w:rPr>
          <w:szCs w:val="28"/>
        </w:rPr>
        <w:t>Старогутнянское сельское поселение</w:t>
      </w:r>
      <w:r w:rsidRPr="000C5086">
        <w:rPr>
          <w:szCs w:val="28"/>
        </w:rPr>
        <w:t>»  (далее – методика прогнозирования), главным администратором которых является</w:t>
      </w:r>
      <w:r w:rsidRPr="004D1BEF">
        <w:t xml:space="preserve"> </w:t>
      </w:r>
      <w:r>
        <w:t>Старогутнянская сельская администрация.</w:t>
      </w:r>
    </w:p>
    <w:p w:rsidR="00514E96" w:rsidRDefault="00514E96" w:rsidP="004D1BEF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</w:t>
      </w:r>
      <w:r w:rsidRPr="000C5086">
        <w:rPr>
          <w:szCs w:val="28"/>
        </w:rPr>
        <w:t>1.2.Прогнозирование  налоговых и неналоговых доходов бюджета муниципального образования «</w:t>
      </w:r>
      <w:r>
        <w:rPr>
          <w:szCs w:val="28"/>
        </w:rPr>
        <w:t>Старогутнянское сельское поселение</w:t>
      </w:r>
      <w:r w:rsidRPr="000C5086">
        <w:rPr>
          <w:szCs w:val="28"/>
        </w:rPr>
        <w:t>» (далее –  бюджета</w:t>
      </w:r>
      <w:r>
        <w:rPr>
          <w:szCs w:val="28"/>
        </w:rPr>
        <w:t xml:space="preserve"> поселения</w:t>
      </w:r>
      <w:r w:rsidRPr="000C5086">
        <w:rPr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нормативно- правовыми актами</w:t>
      </w:r>
      <w:r w:rsidRPr="004D1BEF">
        <w:rPr>
          <w:szCs w:val="28"/>
        </w:rPr>
        <w:t xml:space="preserve"> </w:t>
      </w:r>
      <w:r>
        <w:rPr>
          <w:szCs w:val="28"/>
        </w:rPr>
        <w:t>Старог</w:t>
      </w:r>
      <w:r w:rsidRPr="000C5086">
        <w:rPr>
          <w:szCs w:val="28"/>
        </w:rPr>
        <w:t>н</w:t>
      </w:r>
      <w:r>
        <w:rPr>
          <w:szCs w:val="28"/>
        </w:rPr>
        <w:t xml:space="preserve">янского сельского поселения </w:t>
      </w:r>
      <w:r w:rsidRPr="000C5086">
        <w:rPr>
          <w:szCs w:val="28"/>
        </w:rPr>
        <w:t>.</w:t>
      </w:r>
    </w:p>
    <w:p w:rsidR="00514E96" w:rsidRPr="000C5086" w:rsidRDefault="00514E96" w:rsidP="004D1BEF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      1.3.Р</w:t>
      </w:r>
      <w:r w:rsidRPr="000C5086">
        <w:rPr>
          <w:szCs w:val="28"/>
        </w:rPr>
        <w:t>асчеты прогноза  налоговых и неналоговых доходов производятся в соответствии со следующими документами и показателями:</w:t>
      </w:r>
    </w:p>
    <w:p w:rsidR="00514E96" w:rsidRPr="000C5086" w:rsidRDefault="00514E96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-основными направлениями бюджетной и налоговой политики </w:t>
      </w:r>
      <w:r>
        <w:rPr>
          <w:szCs w:val="28"/>
        </w:rPr>
        <w:t>Старог</w:t>
      </w:r>
      <w:r w:rsidRPr="000C5086">
        <w:rPr>
          <w:szCs w:val="28"/>
        </w:rPr>
        <w:t>н</w:t>
      </w:r>
      <w:r>
        <w:rPr>
          <w:szCs w:val="28"/>
        </w:rPr>
        <w:t>янского сельского поселения н</w:t>
      </w:r>
      <w:r w:rsidRPr="000C5086">
        <w:rPr>
          <w:szCs w:val="28"/>
        </w:rPr>
        <w:t>а очередной финансовый год и плановый период;</w:t>
      </w:r>
    </w:p>
    <w:p w:rsidR="00514E96" w:rsidRPr="000C5086" w:rsidRDefault="00514E96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-отчетностью об исполнении  бюджета</w:t>
      </w:r>
      <w:r>
        <w:rPr>
          <w:szCs w:val="28"/>
        </w:rPr>
        <w:t xml:space="preserve"> поселения</w:t>
      </w:r>
      <w:r w:rsidRPr="000C5086">
        <w:rPr>
          <w:szCs w:val="28"/>
        </w:rPr>
        <w:t>;</w:t>
      </w:r>
    </w:p>
    <w:p w:rsidR="00514E96" w:rsidRPr="000C5086" w:rsidRDefault="00514E96" w:rsidP="000C5086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-прогноза доходов  бюджета</w:t>
      </w:r>
      <w:r>
        <w:rPr>
          <w:szCs w:val="28"/>
        </w:rPr>
        <w:t xml:space="preserve"> поселения </w:t>
      </w:r>
      <w:r w:rsidRPr="000C5086">
        <w:rPr>
          <w:szCs w:val="28"/>
        </w:rPr>
        <w:t>;</w:t>
      </w:r>
    </w:p>
    <w:p w:rsidR="00514E96" w:rsidRDefault="00514E96" w:rsidP="004D1BEF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 xml:space="preserve">-оценки поступлений платежей в  бюджет </w:t>
      </w:r>
      <w:r>
        <w:rPr>
          <w:szCs w:val="28"/>
        </w:rPr>
        <w:t xml:space="preserve">поселения </w:t>
      </w:r>
      <w:r w:rsidRPr="000C5086">
        <w:rPr>
          <w:szCs w:val="28"/>
        </w:rPr>
        <w:t>в текущем финансовом году.</w:t>
      </w:r>
    </w:p>
    <w:p w:rsidR="00514E96" w:rsidRPr="000C5086" w:rsidRDefault="00514E96" w:rsidP="004D1BEF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1.4.Расч</w:t>
      </w:r>
      <w:r w:rsidRPr="000C5086">
        <w:rPr>
          <w:szCs w:val="28"/>
        </w:rPr>
        <w:t>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514E96" w:rsidRPr="000C5086" w:rsidRDefault="00514E96" w:rsidP="000C5086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1.5</w:t>
      </w:r>
      <w:r w:rsidRPr="000C5086">
        <w:rPr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514E96" w:rsidRDefault="00514E96" w:rsidP="000C5086">
      <w:pPr>
        <w:widowControl w:val="0"/>
        <w:spacing w:line="240" w:lineRule="auto"/>
        <w:ind w:firstLine="540"/>
        <w:jc w:val="center"/>
        <w:rPr>
          <w:b/>
          <w:szCs w:val="28"/>
        </w:rPr>
      </w:pPr>
    </w:p>
    <w:p w:rsidR="00514E96" w:rsidRPr="000C5086" w:rsidRDefault="00514E96" w:rsidP="000C5086">
      <w:pPr>
        <w:widowControl w:val="0"/>
        <w:spacing w:line="240" w:lineRule="auto"/>
        <w:ind w:firstLine="540"/>
        <w:jc w:val="center"/>
        <w:rPr>
          <w:b/>
          <w:szCs w:val="28"/>
        </w:rPr>
      </w:pPr>
      <w:r w:rsidRPr="000C5086">
        <w:rPr>
          <w:b/>
          <w:szCs w:val="28"/>
        </w:rPr>
        <w:t>2.Расчет прогноза налоговых и неналоговых доходов</w:t>
      </w:r>
    </w:p>
    <w:p w:rsidR="00514E96" w:rsidRPr="000C5086" w:rsidRDefault="00514E96" w:rsidP="000C5086">
      <w:pPr>
        <w:widowControl w:val="0"/>
        <w:spacing w:line="240" w:lineRule="auto"/>
        <w:ind w:firstLine="540"/>
        <w:rPr>
          <w:szCs w:val="28"/>
        </w:rPr>
      </w:pPr>
    </w:p>
    <w:p w:rsidR="00514E96" w:rsidRPr="00E00DCC" w:rsidRDefault="00514E96" w:rsidP="00E00DCC">
      <w:pPr>
        <w:spacing w:line="240" w:lineRule="auto"/>
        <w:ind w:firstLine="0"/>
        <w:rPr>
          <w:b/>
          <w:szCs w:val="28"/>
        </w:rPr>
      </w:pPr>
      <w:r w:rsidRPr="00E00DCC">
        <w:rPr>
          <w:b/>
        </w:rPr>
        <w:t xml:space="preserve">2.1.Государственная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</w:t>
      </w: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00DCC">
        <w:rPr>
          <w:rFonts w:ascii="Times New Roman" w:hAnsi="Times New Roman" w:cs="Times New Roman"/>
          <w:b/>
          <w:sz w:val="28"/>
          <w:szCs w:val="28"/>
        </w:rPr>
        <w:t>оссийской Федерации на совершение нотариальных действий (028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E00DCC">
        <w:rPr>
          <w:rFonts w:ascii="Times New Roman" w:hAnsi="Times New Roman" w:cs="Times New Roman"/>
          <w:b/>
          <w:sz w:val="28"/>
          <w:szCs w:val="28"/>
        </w:rPr>
        <w:t>108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DCC">
        <w:rPr>
          <w:rFonts w:ascii="Times New Roman" w:hAnsi="Times New Roman" w:cs="Times New Roman"/>
          <w:b/>
          <w:sz w:val="28"/>
          <w:szCs w:val="28"/>
        </w:rPr>
        <w:t>04020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DCC">
        <w:rPr>
          <w:rFonts w:ascii="Times New Roman" w:hAnsi="Times New Roman" w:cs="Times New Roman"/>
          <w:b/>
          <w:sz w:val="28"/>
          <w:szCs w:val="28"/>
        </w:rPr>
        <w:t>01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0DCC">
        <w:rPr>
          <w:rFonts w:ascii="Times New Roman" w:hAnsi="Times New Roman" w:cs="Times New Roman"/>
          <w:b/>
          <w:sz w:val="28"/>
          <w:szCs w:val="28"/>
        </w:rPr>
        <w:t>0000 110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>Прогноз поступлений государственной пошлины  осуществляется исходя из показателей количества регистрационных действий на очередной финансовый год и  размеров государственной пошлины, установленных главой 25.3  Налогового кодекса Российской Федерации.</w:t>
      </w:r>
    </w:p>
    <w:p w:rsidR="00514E96" w:rsidRPr="007C11E5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514E96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 Прогнозирование государственной п</w:t>
      </w:r>
      <w:r>
        <w:rPr>
          <w:rFonts w:ascii="Times New Roman" w:hAnsi="Times New Roman" w:cs="Times New Roman"/>
          <w:sz w:val="28"/>
          <w:szCs w:val="28"/>
        </w:rPr>
        <w:t xml:space="preserve">ошлины производится по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514E96" w:rsidRPr="007C11E5" w:rsidRDefault="00514E96" w:rsidP="007C11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Default="00514E96" w:rsidP="007C17CE">
      <w:pPr>
        <w:widowControl w:val="0"/>
        <w:spacing w:line="240" w:lineRule="auto"/>
        <w:ind w:firstLine="539"/>
        <w:jc w:val="left"/>
        <w:rPr>
          <w:b/>
          <w:szCs w:val="28"/>
        </w:rPr>
      </w:pPr>
      <w:r w:rsidRPr="007C17CE">
        <w:rPr>
          <w:b/>
          <w:szCs w:val="28"/>
        </w:rPr>
        <w:t>Пг.=(К х Р), где:</w:t>
      </w:r>
    </w:p>
    <w:p w:rsidR="00514E96" w:rsidRPr="007C17CE" w:rsidRDefault="00514E96" w:rsidP="007C17CE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514E96" w:rsidRPr="007C11E5" w:rsidRDefault="00514E96" w:rsidP="007C11E5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>П</w:t>
      </w:r>
      <w:r>
        <w:rPr>
          <w:szCs w:val="28"/>
        </w:rPr>
        <w:t>г.</w:t>
      </w:r>
      <w:r w:rsidRPr="007C11E5">
        <w:rPr>
          <w:szCs w:val="28"/>
        </w:rPr>
        <w:t xml:space="preserve"> – сумма госпошлины, прогнозируемая к поступлению;</w:t>
      </w:r>
    </w:p>
    <w:p w:rsidR="00514E96" w:rsidRPr="007C11E5" w:rsidRDefault="00514E96" w:rsidP="007C11E5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 xml:space="preserve">К – </w:t>
      </w:r>
      <w:r>
        <w:rPr>
          <w:szCs w:val="28"/>
        </w:rPr>
        <w:t>количество</w:t>
      </w:r>
      <w:r w:rsidRPr="007C11E5">
        <w:rPr>
          <w:szCs w:val="28"/>
        </w:rPr>
        <w:t xml:space="preserve"> регистрационных действий на очередной финансовый год;</w:t>
      </w:r>
    </w:p>
    <w:p w:rsidR="00514E96" w:rsidRPr="007C11E5" w:rsidRDefault="00514E96" w:rsidP="007C11E5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 xml:space="preserve">Р – </w:t>
      </w:r>
      <w:r>
        <w:rPr>
          <w:szCs w:val="28"/>
        </w:rPr>
        <w:t>размер</w:t>
      </w:r>
      <w:r w:rsidRPr="007C11E5">
        <w:rPr>
          <w:szCs w:val="28"/>
        </w:rPr>
        <w:t xml:space="preserve"> государственной пошлины.</w:t>
      </w:r>
    </w:p>
    <w:p w:rsidR="00514E96" w:rsidRPr="007C11E5" w:rsidRDefault="00514E96" w:rsidP="007C11E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E96" w:rsidRPr="00884764" w:rsidRDefault="00514E96" w:rsidP="00E00DCC">
      <w:pPr>
        <w:widowControl w:val="0"/>
        <w:spacing w:line="240" w:lineRule="auto"/>
        <w:ind w:firstLine="539"/>
        <w:jc w:val="left"/>
        <w:rPr>
          <w:b/>
        </w:rPr>
      </w:pPr>
      <w:r>
        <w:rPr>
          <w:b/>
          <w:bCs/>
        </w:rPr>
        <w:t>2.2.</w:t>
      </w:r>
      <w:r w:rsidRPr="00000FE7">
        <w:rPr>
          <w:b/>
          <w:bCs/>
        </w:rPr>
        <w:t>Доходы</w:t>
      </w:r>
      <w:r>
        <w:rPr>
          <w:b/>
          <w:bCs/>
        </w:rPr>
        <w:t>,</w:t>
      </w:r>
      <w:r w:rsidRPr="00000FE7">
        <w:rPr>
          <w:b/>
          <w:bCs/>
        </w:rPr>
        <w:t xml:space="preserve">  </w:t>
      </w:r>
      <w:r>
        <w:rPr>
          <w:b/>
          <w:bCs/>
        </w:rPr>
        <w:t>получаемые в виде арендной платы ,а так же средства от продажи права на заключение договоров аренды за земли, находящиеся в собственности сельских поселений(за исключением земельных участков муниципальных бюджетных и автономных учреждений ) (028 111 05025 10 0000 120)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  <w:ind w:firstLine="540"/>
        <w:outlineLvl w:val="2"/>
      </w:pPr>
      <w:r>
        <w:t xml:space="preserve"> 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  <w:ind w:firstLine="540"/>
        <w:outlineLvl w:val="2"/>
      </w:pPr>
      <w:r>
        <w:t>Основой для расчета потенциала арендной платы за земельные участки, находящиеся в муниципальной  собственности (далее - земельные участки), являются: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</w:pPr>
      <w:r>
        <w:t>-нормативные правовые акты Брянской области и Старогутнянской сельской администрации , устанавливающие порядок определения размера арендной платы за земельные участки.</w:t>
      </w:r>
    </w:p>
    <w:p w:rsidR="00514E96" w:rsidRDefault="00514E96" w:rsidP="009D16E5">
      <w:pPr>
        <w:autoSpaceDE w:val="0"/>
        <w:autoSpaceDN w:val="0"/>
        <w:adjustRightInd w:val="0"/>
        <w:spacing w:line="240" w:lineRule="auto"/>
        <w:ind w:firstLine="540"/>
      </w:pPr>
      <w:r w:rsidRPr="003E7343">
        <w:t>Объем поступлений доходов</w:t>
      </w:r>
      <w:r>
        <w:t>, получаемых в виде</w:t>
      </w:r>
      <w:r w:rsidRPr="003E7343">
        <w:t xml:space="preserve"> арендной платы за земельные участки рассчитывается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 изменения</w:t>
      </w:r>
      <w:r>
        <w:t xml:space="preserve"> бюджетного </w:t>
      </w:r>
      <w:r w:rsidRPr="003E7343">
        <w:t xml:space="preserve"> законода</w:t>
      </w:r>
      <w:r>
        <w:t>тельства .</w:t>
      </w:r>
    </w:p>
    <w:p w:rsidR="00514E96" w:rsidRPr="00A71141" w:rsidRDefault="00514E96" w:rsidP="006A5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</w:t>
      </w:r>
      <w:r w:rsidRPr="00A71141">
        <w:rPr>
          <w:rFonts w:ascii="Times New Roman" w:hAnsi="Times New Roman" w:cs="Times New Roman"/>
          <w:sz w:val="28"/>
          <w:szCs w:val="28"/>
        </w:rPr>
        <w:t xml:space="preserve"> поступлений доходов</w:t>
      </w:r>
      <w:r>
        <w:rPr>
          <w:rFonts w:ascii="Times New Roman" w:hAnsi="Times New Roman" w:cs="Times New Roman"/>
          <w:sz w:val="28"/>
          <w:szCs w:val="28"/>
        </w:rPr>
        <w:t>, получаемы</w:t>
      </w:r>
      <w:r w:rsidRPr="00A71141">
        <w:rPr>
          <w:rFonts w:ascii="Times New Roman" w:hAnsi="Times New Roman" w:cs="Times New Roman"/>
          <w:sz w:val="28"/>
          <w:szCs w:val="28"/>
        </w:rPr>
        <w:t>х в виде арендной платы за земельные участки рассчитывается по формуле:</w:t>
      </w: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514E96" w:rsidRPr="007C17CE" w:rsidRDefault="00514E96" w:rsidP="007C17CE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r w:rsidRPr="007C17CE">
        <w:rPr>
          <w:b/>
          <w:szCs w:val="28"/>
        </w:rPr>
        <w:t>Пар.зем.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=</w:t>
      </w:r>
      <w:r>
        <w:rPr>
          <w:b/>
          <w:szCs w:val="28"/>
        </w:rPr>
        <w:t xml:space="preserve">О. </w:t>
      </w:r>
      <w:r w:rsidRPr="00CA0015">
        <w:rPr>
          <w:b/>
          <w:szCs w:val="28"/>
        </w:rPr>
        <w:t>+/</w:t>
      </w:r>
      <w:r>
        <w:rPr>
          <w:b/>
          <w:szCs w:val="28"/>
        </w:rPr>
        <w:t xml:space="preserve"> Д. х Н</w:t>
      </w:r>
      <w:r w:rsidRPr="007C17CE">
        <w:rPr>
          <w:b/>
          <w:szCs w:val="28"/>
        </w:rPr>
        <w:t>, где:</w:t>
      </w: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szCs w:val="28"/>
        </w:rPr>
      </w:pP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Пар.зем.- сумма </w:t>
      </w:r>
      <w:r w:rsidRPr="00A71141">
        <w:t>доходов</w:t>
      </w:r>
      <w:r>
        <w:t xml:space="preserve"> от</w:t>
      </w:r>
      <w:r w:rsidRPr="00A71141"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 про</w:t>
      </w:r>
      <w:r>
        <w:rPr>
          <w:szCs w:val="28"/>
        </w:rPr>
        <w:t>гнозируемая к поступлению ;</w:t>
      </w: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О.- оценка поступлений </w:t>
      </w:r>
      <w:r w:rsidRPr="00A71141">
        <w:t>доходов</w:t>
      </w:r>
      <w:r>
        <w:t xml:space="preserve"> от</w:t>
      </w:r>
      <w:r w:rsidRPr="00A71141"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</w:t>
      </w:r>
      <w:r>
        <w:rPr>
          <w:szCs w:val="28"/>
        </w:rPr>
        <w:t xml:space="preserve"> </w:t>
      </w:r>
      <w:r>
        <w:t>в границах сельских  поселений,</w:t>
      </w:r>
      <w:r>
        <w:rPr>
          <w:szCs w:val="28"/>
        </w:rPr>
        <w:t xml:space="preserve"> в текущем финансовом году;</w:t>
      </w:r>
      <w:r w:rsidRPr="007A4123">
        <w:t xml:space="preserve"> </w:t>
      </w:r>
    </w:p>
    <w:p w:rsidR="00514E96" w:rsidRDefault="00514E96" w:rsidP="006A5364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>
        <w:rPr>
          <w:szCs w:val="28"/>
        </w:rPr>
        <w:t xml:space="preserve">Д.- дополнительные (+) или выпадающие (-) доходы в связи с приобретением (выбытием) объектов аренды, планируемым взысканием дебиторской задолженности или разовым характером сделки, </w:t>
      </w:r>
      <w:r>
        <w:t>в границах сельских  поселений</w:t>
      </w:r>
      <w:r>
        <w:rPr>
          <w:szCs w:val="28"/>
        </w:rPr>
        <w:t>;</w:t>
      </w:r>
    </w:p>
    <w:p w:rsidR="00514E96" w:rsidRDefault="00514E96" w:rsidP="006A536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Н.- норматив зачисления в бюджет поселения доходов в виде </w:t>
      </w:r>
      <w:r w:rsidRPr="00A71141">
        <w:t>арендной платы за земельные участки, а также средства от продажи права на заключение договоров аренды</w:t>
      </w:r>
      <w:r>
        <w:t>, в границах сельских  поселений,</w:t>
      </w:r>
      <w:r>
        <w:rPr>
          <w:szCs w:val="28"/>
        </w:rPr>
        <w:t xml:space="preserve"> в соответствии с действующим законодательством;</w:t>
      </w:r>
    </w:p>
    <w:p w:rsidR="00514E96" w:rsidRDefault="00514E96" w:rsidP="00A71141">
      <w:pPr>
        <w:widowControl w:val="0"/>
        <w:spacing w:line="240" w:lineRule="auto"/>
        <w:ind w:firstLine="539"/>
        <w:jc w:val="center"/>
        <w:rPr>
          <w:b/>
        </w:rPr>
      </w:pPr>
    </w:p>
    <w:p w:rsidR="00514E96" w:rsidRPr="00835C72" w:rsidRDefault="00514E96" w:rsidP="00835C72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835C72">
        <w:rPr>
          <w:b/>
        </w:rPr>
        <w:t>2.</w:t>
      </w:r>
      <w:r>
        <w:rPr>
          <w:b/>
        </w:rPr>
        <w:t>3</w:t>
      </w:r>
      <w:r w:rsidRPr="00835C72">
        <w:rPr>
          <w:b/>
        </w:rPr>
        <w:t>. Доходы от сдачи в аренду имущества, находящегося в оперативном</w:t>
      </w:r>
      <w:r>
        <w:rPr>
          <w:b/>
        </w:rPr>
        <w:t xml:space="preserve"> управлении органов управления сельских поселений </w:t>
      </w:r>
      <w:r w:rsidRPr="00835C72">
        <w:rPr>
          <w:b/>
        </w:rPr>
        <w:t xml:space="preserve">и созданных ими  учреждений (за исключением имущества бюджетных и </w:t>
      </w:r>
    </w:p>
    <w:p w:rsidR="00514E96" w:rsidRPr="00835C72" w:rsidRDefault="00514E96" w:rsidP="00835C72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835C72">
        <w:rPr>
          <w:b/>
        </w:rPr>
        <w:t xml:space="preserve">         автономных учреждений) (0</w:t>
      </w:r>
      <w:r>
        <w:rPr>
          <w:b/>
        </w:rPr>
        <w:t>28</w:t>
      </w:r>
      <w:r w:rsidRPr="00835C72">
        <w:rPr>
          <w:b/>
        </w:rPr>
        <w:t xml:space="preserve"> 1 11 05035 </w:t>
      </w:r>
      <w:r>
        <w:rPr>
          <w:b/>
        </w:rPr>
        <w:t>10</w:t>
      </w:r>
      <w:r w:rsidRPr="00835C72">
        <w:rPr>
          <w:b/>
        </w:rPr>
        <w:t xml:space="preserve"> 0000 120) </w:t>
      </w:r>
    </w:p>
    <w:p w:rsidR="00514E96" w:rsidRPr="00835C72" w:rsidRDefault="00514E96" w:rsidP="0047729D">
      <w:pPr>
        <w:widowControl w:val="0"/>
        <w:spacing w:line="240" w:lineRule="auto"/>
        <w:ind w:firstLine="539"/>
        <w:rPr>
          <w:b/>
        </w:rPr>
      </w:pPr>
      <w:r w:rsidRPr="00835C72">
        <w:rPr>
          <w:b/>
        </w:rPr>
        <w:t xml:space="preserve">Прочие поступления от использования  имущества, находящегося в собственности </w:t>
      </w:r>
      <w:r>
        <w:rPr>
          <w:b/>
        </w:rPr>
        <w:t xml:space="preserve">сельских поселений </w:t>
      </w:r>
      <w:r w:rsidRPr="00835C72">
        <w:rPr>
          <w:b/>
        </w:rPr>
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(0</w:t>
      </w:r>
      <w:r>
        <w:rPr>
          <w:b/>
        </w:rPr>
        <w:t>28</w:t>
      </w:r>
      <w:r w:rsidRPr="00835C72">
        <w:rPr>
          <w:b/>
        </w:rPr>
        <w:t xml:space="preserve"> 1 11 09045 </w:t>
      </w:r>
      <w:r>
        <w:rPr>
          <w:b/>
        </w:rPr>
        <w:t>10</w:t>
      </w:r>
      <w:r w:rsidRPr="00835C72">
        <w:rPr>
          <w:b/>
        </w:rPr>
        <w:t xml:space="preserve"> 0000 120)</w:t>
      </w:r>
    </w:p>
    <w:p w:rsidR="00514E96" w:rsidRPr="0074077E" w:rsidRDefault="00514E96" w:rsidP="0074077E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>
        <w:t xml:space="preserve">для </w:t>
      </w:r>
      <w:r w:rsidRPr="0074077E">
        <w:t>расчета доходов от сдачи в аренду имущества являются:</w:t>
      </w:r>
    </w:p>
    <w:p w:rsidR="00514E96" w:rsidRDefault="00514E96" w:rsidP="0074077E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514E96" w:rsidRDefault="00514E96" w:rsidP="0074077E">
      <w:pPr>
        <w:widowControl w:val="0"/>
        <w:spacing w:line="240" w:lineRule="auto"/>
        <w:ind w:firstLine="539"/>
      </w:pPr>
      <w:r>
        <w:t xml:space="preserve">  -решение Старогутнянского сельского Совета народных депутатов №2-44 от 12.11.2010г.  «Об утверждении Положения о порядке и условиях сдачи в аренду муниципального нежилого фонда (зданий, сооружений, встроенно-пристроенных нежилых помещений) МО «</w:t>
      </w:r>
      <w:r>
        <w:rPr>
          <w:szCs w:val="28"/>
        </w:rPr>
        <w:t>Старогутнянское сельское поселение</w:t>
      </w:r>
      <w:r>
        <w:t xml:space="preserve">». </w:t>
      </w:r>
    </w:p>
    <w:p w:rsidR="00514E96" w:rsidRDefault="00514E96" w:rsidP="0074077E">
      <w:pPr>
        <w:autoSpaceDE w:val="0"/>
        <w:autoSpaceDN w:val="0"/>
        <w:adjustRightInd w:val="0"/>
        <w:spacing w:line="240" w:lineRule="auto"/>
        <w:ind w:firstLine="540"/>
      </w:pPr>
      <w:r w:rsidRPr="003E7343">
        <w:t>Объем поступлений доходов</w:t>
      </w:r>
      <w:r>
        <w:t>, получаемых в виде</w:t>
      </w:r>
      <w:r w:rsidRPr="003E7343">
        <w:t xml:space="preserve"> арендной платы за </w:t>
      </w:r>
      <w:r>
        <w:t xml:space="preserve">муниципальное имущество </w:t>
      </w:r>
      <w:r w:rsidRPr="003E7343">
        <w:t>рассчитывается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</w:t>
      </w:r>
      <w:r>
        <w:t xml:space="preserve"> изменений по заключенным договорам аренды и результатам претензионной работы по следующей формуле: </w:t>
      </w:r>
    </w:p>
    <w:p w:rsidR="00514E96" w:rsidRDefault="00514E96" w:rsidP="0074077E">
      <w:pPr>
        <w:autoSpaceDE w:val="0"/>
        <w:autoSpaceDN w:val="0"/>
        <w:adjustRightInd w:val="0"/>
        <w:spacing w:line="240" w:lineRule="auto"/>
        <w:ind w:left="709" w:firstLine="0"/>
      </w:pPr>
    </w:p>
    <w:p w:rsidR="00514E96" w:rsidRPr="00055FD8" w:rsidRDefault="00514E96" w:rsidP="0074077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FD8">
        <w:rPr>
          <w:rFonts w:ascii="Times New Roman" w:hAnsi="Times New Roman" w:cs="Times New Roman"/>
          <w:b/>
          <w:sz w:val="28"/>
          <w:szCs w:val="28"/>
        </w:rPr>
        <w:t>Пар.им. = О +/- Д, где:</w:t>
      </w:r>
    </w:p>
    <w:p w:rsidR="00514E96" w:rsidRPr="00055FD8" w:rsidRDefault="00514E96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>Пар.им.-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FD8">
        <w:rPr>
          <w:rFonts w:ascii="Times New Roman" w:hAnsi="Times New Roman" w:cs="Times New Roman"/>
          <w:sz w:val="28"/>
          <w:szCs w:val="28"/>
        </w:rPr>
        <w:t>сумма доходов от арендной платы за муниципальное имущество, прогнозируемая к поступлению в бюджет;</w:t>
      </w:r>
    </w:p>
    <w:p w:rsidR="00514E96" w:rsidRPr="00055FD8" w:rsidRDefault="00514E96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>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FD8">
        <w:rPr>
          <w:rFonts w:ascii="Times New Roman" w:hAnsi="Times New Roman" w:cs="Times New Roman"/>
          <w:sz w:val="28"/>
          <w:szCs w:val="28"/>
        </w:rPr>
        <w:t xml:space="preserve">сумма годовых начислений доходов от арендной платы за муниципальное имущество согласно заключенным договорам аренды; </w:t>
      </w:r>
    </w:p>
    <w:p w:rsidR="00514E96" w:rsidRPr="007C17CE" w:rsidRDefault="00514E96" w:rsidP="00740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 xml:space="preserve">Д - дополнительные (+) 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</w:t>
      </w:r>
      <w:r w:rsidRPr="007C17CE">
        <w:rPr>
          <w:rFonts w:ascii="Times New Roman" w:hAnsi="Times New Roman" w:cs="Times New Roman"/>
          <w:sz w:val="28"/>
          <w:szCs w:val="28"/>
        </w:rPr>
        <w:t>дебиторской задолженности.</w:t>
      </w:r>
    </w:p>
    <w:p w:rsidR="00514E96" w:rsidRPr="007C17CE" w:rsidRDefault="00514E96" w:rsidP="0074077E">
      <w:pPr>
        <w:rPr>
          <w:color w:val="000000"/>
          <w:szCs w:val="28"/>
        </w:rPr>
      </w:pPr>
    </w:p>
    <w:p w:rsidR="00514E96" w:rsidRPr="00000FE7" w:rsidRDefault="00514E96" w:rsidP="00A71141">
      <w:pPr>
        <w:widowControl w:val="0"/>
        <w:spacing w:line="240" w:lineRule="auto"/>
        <w:ind w:firstLine="539"/>
        <w:jc w:val="center"/>
        <w:rPr>
          <w:b/>
        </w:rPr>
      </w:pPr>
      <w:r>
        <w:rPr>
          <w:b/>
        </w:rPr>
        <w:t>2.4.Доходы</w:t>
      </w:r>
      <w:r w:rsidRPr="00000FE7">
        <w:rPr>
          <w:b/>
        </w:rPr>
        <w:t xml:space="preserve"> от перечисления части прибыли, остающейся после </w:t>
      </w:r>
    </w:p>
    <w:p w:rsidR="00514E96" w:rsidRPr="00000FE7" w:rsidRDefault="00514E96" w:rsidP="00A71141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 xml:space="preserve">уплаты  налогов и иных обязательных платежей муниципальными </w:t>
      </w:r>
    </w:p>
    <w:p w:rsidR="00514E96" w:rsidRDefault="00514E96" w:rsidP="00A71141">
      <w:pPr>
        <w:widowControl w:val="0"/>
        <w:spacing w:line="240" w:lineRule="auto"/>
        <w:ind w:firstLine="539"/>
        <w:jc w:val="center"/>
        <w:rPr>
          <w:b/>
        </w:rPr>
      </w:pPr>
      <w:r w:rsidRPr="00000FE7">
        <w:rPr>
          <w:b/>
        </w:rPr>
        <w:t xml:space="preserve">унитарными предприятиями, созданными </w:t>
      </w:r>
      <w:r>
        <w:rPr>
          <w:b/>
        </w:rPr>
        <w:t>сельскими поселениями (028 1 11 07015 10 0000 120)</w:t>
      </w:r>
    </w:p>
    <w:p w:rsidR="00514E96" w:rsidRPr="00000FE7" w:rsidRDefault="00514E96" w:rsidP="00A71141">
      <w:pPr>
        <w:widowControl w:val="0"/>
        <w:spacing w:line="240" w:lineRule="auto"/>
        <w:ind w:firstLine="539"/>
        <w:jc w:val="center"/>
        <w:rPr>
          <w:b/>
        </w:rPr>
      </w:pPr>
    </w:p>
    <w:p w:rsidR="00514E96" w:rsidRDefault="00514E96" w:rsidP="007C17CE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ab/>
      </w:r>
      <w:r w:rsidRPr="000E54E7">
        <w:rPr>
          <w:szCs w:val="28"/>
        </w:rPr>
        <w:t>Прогнозирование поступлений</w:t>
      </w:r>
      <w:r>
        <w:rPr>
          <w:szCs w:val="28"/>
        </w:rPr>
        <w:t xml:space="preserve"> </w:t>
      </w:r>
      <w:r w:rsidRPr="000D7E43">
        <w:t>доходов от перечисления части</w:t>
      </w:r>
      <w:r>
        <w:t xml:space="preserve"> </w:t>
      </w:r>
      <w:r w:rsidRPr="000D7E43">
        <w:t xml:space="preserve"> прибыли, остающейся после</w:t>
      </w:r>
      <w:r>
        <w:t xml:space="preserve"> </w:t>
      </w:r>
      <w:r w:rsidRPr="000D7E43">
        <w:t>уплаты  налогов и иных обязательных платежей муниципальными унитарными предприятиями, созданными</w:t>
      </w:r>
      <w:r w:rsidRPr="0047729D">
        <w:rPr>
          <w:b/>
        </w:rPr>
        <w:t xml:space="preserve"> </w:t>
      </w:r>
      <w:r w:rsidRPr="0047729D">
        <w:t xml:space="preserve">сельскими поселениями осуществляется </w:t>
      </w:r>
      <w:r w:rsidRPr="0047729D">
        <w:rPr>
          <w:szCs w:val="28"/>
        </w:rPr>
        <w:t xml:space="preserve">исходя   из </w:t>
      </w:r>
      <w:r w:rsidRPr="0047729D">
        <w:rPr>
          <w:i/>
        </w:rPr>
        <w:t xml:space="preserve"> </w:t>
      </w:r>
      <w:r w:rsidRPr="0047729D">
        <w:t>суммы ожидаемой чистой прибыли предприятий в расчетном году и</w:t>
      </w:r>
      <w:r w:rsidRPr="0047729D">
        <w:rPr>
          <w:szCs w:val="28"/>
        </w:rPr>
        <w:t xml:space="preserve"> норматива отчисле</w:t>
      </w:r>
      <w:r w:rsidRPr="007A4642">
        <w:rPr>
          <w:szCs w:val="28"/>
        </w:rPr>
        <w:t xml:space="preserve">ния от прибыли </w:t>
      </w:r>
      <w:r w:rsidRPr="000E54E7">
        <w:rPr>
          <w:szCs w:val="28"/>
        </w:rPr>
        <w:t>по формуле:</w:t>
      </w:r>
    </w:p>
    <w:p w:rsidR="00514E96" w:rsidRPr="007A4642" w:rsidRDefault="00514E96" w:rsidP="007C17CE">
      <w:pPr>
        <w:widowControl w:val="0"/>
        <w:spacing w:line="240" w:lineRule="auto"/>
        <w:ind w:firstLine="540"/>
      </w:pPr>
    </w:p>
    <w:p w:rsidR="00514E96" w:rsidRPr="007C17CE" w:rsidRDefault="00514E96" w:rsidP="007C17CE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r w:rsidRPr="007C17CE">
        <w:rPr>
          <w:b/>
          <w:szCs w:val="28"/>
        </w:rPr>
        <w:t>Ппр. муп.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= О</w:t>
      </w:r>
      <w:r w:rsidRPr="007C17CE">
        <w:rPr>
          <w:b/>
          <w:sz w:val="24"/>
          <w:szCs w:val="24"/>
        </w:rPr>
        <w:t xml:space="preserve"> </w:t>
      </w:r>
      <w:r w:rsidRPr="007C17CE">
        <w:rPr>
          <w:b/>
          <w:szCs w:val="28"/>
        </w:rPr>
        <w:t>х Н, где:</w:t>
      </w:r>
    </w:p>
    <w:p w:rsidR="00514E96" w:rsidRDefault="00514E96" w:rsidP="00A71141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514E96" w:rsidRDefault="00514E96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>Ппр. муп.- сумма,</w:t>
      </w:r>
      <w:r w:rsidRPr="00CF4449">
        <w:t xml:space="preserve"> </w:t>
      </w:r>
      <w:r w:rsidRPr="000D7E43">
        <w:t>доходов от перечисления части прибыли, остающейся после</w:t>
      </w:r>
      <w:r>
        <w:t xml:space="preserve"> </w:t>
      </w:r>
      <w:r w:rsidRPr="000D7E43">
        <w:t>уплаты  налогов и иных обязательных платежей муниципальными унитарными предприятиями</w:t>
      </w:r>
      <w:r>
        <w:rPr>
          <w:szCs w:val="28"/>
        </w:rPr>
        <w:t xml:space="preserve"> прогнозируемая к поступлению;</w:t>
      </w:r>
    </w:p>
    <w:p w:rsidR="00514E96" w:rsidRDefault="00514E96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О- </w:t>
      </w:r>
      <w:r>
        <w:t>с</w:t>
      </w:r>
      <w:r w:rsidRPr="007A4642">
        <w:t>уммы</w:t>
      </w:r>
      <w:r>
        <w:t xml:space="preserve"> ожидаемой</w:t>
      </w:r>
      <w:r w:rsidRPr="007A4642">
        <w:t xml:space="preserve"> чистой прибыли</w:t>
      </w:r>
      <w:r>
        <w:t xml:space="preserve"> </w:t>
      </w:r>
      <w:r w:rsidRPr="00CF4449">
        <w:t>предприятий в расчетном году</w:t>
      </w:r>
      <w:r>
        <w:rPr>
          <w:szCs w:val="28"/>
        </w:rPr>
        <w:t>;</w:t>
      </w:r>
    </w:p>
    <w:p w:rsidR="00514E96" w:rsidRDefault="00514E96" w:rsidP="00A7114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>Н- норматив</w:t>
      </w:r>
      <w:r w:rsidRPr="007A4642">
        <w:rPr>
          <w:szCs w:val="28"/>
        </w:rPr>
        <w:t xml:space="preserve"> отчисления от прибыли</w:t>
      </w:r>
      <w:r>
        <w:rPr>
          <w:szCs w:val="28"/>
        </w:rPr>
        <w:t>.</w:t>
      </w:r>
    </w:p>
    <w:p w:rsidR="00514E96" w:rsidRPr="00C54504" w:rsidRDefault="00514E96" w:rsidP="007876B4">
      <w:pPr>
        <w:autoSpaceDE w:val="0"/>
        <w:autoSpaceDN w:val="0"/>
        <w:adjustRightInd w:val="0"/>
        <w:ind w:firstLine="540"/>
        <w:jc w:val="center"/>
        <w:rPr>
          <w:i/>
        </w:rPr>
      </w:pPr>
    </w:p>
    <w:p w:rsidR="00514E96" w:rsidRPr="00E713B8" w:rsidRDefault="00514E96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2.5.</w:t>
      </w:r>
      <w:r w:rsidRPr="00E713B8">
        <w:rPr>
          <w:b/>
        </w:rPr>
        <w:t xml:space="preserve">Прочие доходы   от оказания платных услуг (работ) получателями средств бюджетов </w:t>
      </w:r>
      <w:r>
        <w:rPr>
          <w:b/>
        </w:rPr>
        <w:t xml:space="preserve">сельских поселений </w:t>
      </w:r>
      <w:r w:rsidRPr="00E713B8">
        <w:rPr>
          <w:b/>
        </w:rPr>
        <w:t>(0</w:t>
      </w:r>
      <w:r>
        <w:rPr>
          <w:b/>
        </w:rPr>
        <w:t>28</w:t>
      </w:r>
      <w:r w:rsidRPr="00E713B8">
        <w:rPr>
          <w:b/>
        </w:rPr>
        <w:t xml:space="preserve"> </w:t>
      </w:r>
      <w:r w:rsidRPr="00E713B8">
        <w:rPr>
          <w:b/>
          <w:szCs w:val="20"/>
        </w:rPr>
        <w:t xml:space="preserve">1 13 01995 </w:t>
      </w:r>
      <w:r>
        <w:rPr>
          <w:b/>
          <w:szCs w:val="20"/>
        </w:rPr>
        <w:t>10</w:t>
      </w:r>
      <w:r w:rsidRPr="00E713B8">
        <w:rPr>
          <w:b/>
          <w:szCs w:val="20"/>
        </w:rPr>
        <w:t xml:space="preserve"> 0000 130</w:t>
      </w:r>
      <w:r w:rsidRPr="00E713B8">
        <w:rPr>
          <w:b/>
        </w:rPr>
        <w:t>)</w:t>
      </w:r>
    </w:p>
    <w:p w:rsidR="00514E96" w:rsidRPr="00E713B8" w:rsidRDefault="00514E96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Доходы, поступающие в порядке возмещения расходов, понесенных в связи с эксплуатацией имущества </w:t>
      </w:r>
      <w:r>
        <w:rPr>
          <w:b/>
        </w:rPr>
        <w:t xml:space="preserve">сельских поселений </w:t>
      </w:r>
    </w:p>
    <w:p w:rsidR="00514E96" w:rsidRPr="00E713B8" w:rsidRDefault="00514E96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>(0</w:t>
      </w:r>
      <w:r>
        <w:rPr>
          <w:b/>
        </w:rPr>
        <w:t>28</w:t>
      </w:r>
      <w:r w:rsidRPr="00E713B8">
        <w:rPr>
          <w:b/>
        </w:rPr>
        <w:t xml:space="preserve"> </w:t>
      </w:r>
      <w:r w:rsidRPr="00E713B8">
        <w:rPr>
          <w:b/>
          <w:szCs w:val="20"/>
        </w:rPr>
        <w:t xml:space="preserve">1 13 02065 </w:t>
      </w:r>
      <w:r>
        <w:rPr>
          <w:b/>
          <w:szCs w:val="20"/>
        </w:rPr>
        <w:t>10</w:t>
      </w:r>
      <w:r w:rsidRPr="00E713B8">
        <w:rPr>
          <w:b/>
          <w:szCs w:val="20"/>
        </w:rPr>
        <w:t xml:space="preserve"> 0000 130</w:t>
      </w:r>
      <w:r w:rsidRPr="00E713B8">
        <w:rPr>
          <w:b/>
        </w:rPr>
        <w:t>)</w:t>
      </w:r>
    </w:p>
    <w:p w:rsidR="00514E96" w:rsidRPr="00E713B8" w:rsidRDefault="00514E96" w:rsidP="00E713B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E713B8">
        <w:rPr>
          <w:b/>
        </w:rPr>
        <w:t xml:space="preserve">Прочие доходы от компенсации затрат бюджетов </w:t>
      </w:r>
      <w:r>
        <w:rPr>
          <w:b/>
        </w:rPr>
        <w:t xml:space="preserve">сельских поселений </w:t>
      </w:r>
      <w:r w:rsidRPr="00E713B8">
        <w:rPr>
          <w:b/>
        </w:rPr>
        <w:t>(0</w:t>
      </w:r>
      <w:r>
        <w:rPr>
          <w:b/>
        </w:rPr>
        <w:t>28</w:t>
      </w:r>
      <w:r w:rsidRPr="00E713B8">
        <w:rPr>
          <w:b/>
        </w:rPr>
        <w:t xml:space="preserve"> </w:t>
      </w:r>
      <w:r w:rsidRPr="00E713B8">
        <w:rPr>
          <w:b/>
          <w:szCs w:val="20"/>
        </w:rPr>
        <w:t xml:space="preserve">1 13 02995 </w:t>
      </w:r>
      <w:r>
        <w:rPr>
          <w:b/>
          <w:szCs w:val="20"/>
        </w:rPr>
        <w:t>10</w:t>
      </w:r>
      <w:r w:rsidRPr="00E713B8">
        <w:rPr>
          <w:b/>
          <w:szCs w:val="20"/>
        </w:rPr>
        <w:t xml:space="preserve"> 0000 130</w:t>
      </w:r>
      <w:r w:rsidRPr="00E713B8">
        <w:rPr>
          <w:b/>
        </w:rPr>
        <w:t>)</w:t>
      </w:r>
    </w:p>
    <w:p w:rsidR="00514E96" w:rsidRPr="007422C4" w:rsidRDefault="00514E96" w:rsidP="00374D66">
      <w:pPr>
        <w:autoSpaceDE w:val="0"/>
        <w:autoSpaceDN w:val="0"/>
        <w:adjustRightInd w:val="0"/>
        <w:spacing w:line="240" w:lineRule="auto"/>
        <w:ind w:firstLine="0"/>
      </w:pPr>
      <w:r>
        <w:tab/>
      </w:r>
    </w:p>
    <w:p w:rsidR="00514E96" w:rsidRDefault="00514E96" w:rsidP="007422C4">
      <w:pPr>
        <w:autoSpaceDE w:val="0"/>
        <w:autoSpaceDN w:val="0"/>
        <w:adjustRightInd w:val="0"/>
        <w:spacing w:line="240" w:lineRule="auto"/>
        <w:ind w:firstLine="539"/>
      </w:pPr>
      <w:r w:rsidRPr="007422C4">
        <w:t>Расчет прогноза поступлений доходов от оказания платных услуг исходя из объемов ожидаемых платежей в текущем финансовом году за вычетом поступлений, носящих разовый характер, с учетом дополнительных (</w:t>
      </w:r>
      <w:r>
        <w:t xml:space="preserve">или выпадающих) доходов бюджета сельского поселения </w:t>
      </w:r>
      <w:r w:rsidRPr="007422C4">
        <w:t>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правовыми актами</w:t>
      </w:r>
      <w:r>
        <w:t xml:space="preserve"> сельского поселения </w:t>
      </w:r>
      <w:r w:rsidRPr="007422C4">
        <w:t>, и иными причинами по формуле:</w:t>
      </w:r>
    </w:p>
    <w:p w:rsidR="00514E96" w:rsidRPr="007422C4" w:rsidRDefault="00514E96" w:rsidP="007422C4">
      <w:pPr>
        <w:autoSpaceDE w:val="0"/>
        <w:autoSpaceDN w:val="0"/>
        <w:adjustRightInd w:val="0"/>
        <w:spacing w:line="240" w:lineRule="auto"/>
        <w:ind w:firstLine="539"/>
      </w:pPr>
    </w:p>
    <w:p w:rsidR="00514E96" w:rsidRDefault="00514E96" w:rsidP="00374D66">
      <w:pPr>
        <w:widowControl w:val="0"/>
        <w:spacing w:line="240" w:lineRule="auto"/>
        <w:ind w:firstLine="539"/>
        <w:jc w:val="left"/>
        <w:rPr>
          <w:b/>
          <w:szCs w:val="28"/>
        </w:rPr>
      </w:pPr>
      <w:r w:rsidRPr="007C17CE">
        <w:rPr>
          <w:b/>
          <w:szCs w:val="28"/>
        </w:rPr>
        <w:t>П</w:t>
      </w:r>
      <w:r>
        <w:rPr>
          <w:b/>
          <w:szCs w:val="28"/>
        </w:rPr>
        <w:t xml:space="preserve">пл. У. </w:t>
      </w:r>
      <w:r w:rsidRPr="00055FD8">
        <w:rPr>
          <w:b/>
          <w:szCs w:val="28"/>
        </w:rPr>
        <w:t xml:space="preserve">= О +/- Д, </w:t>
      </w:r>
      <w:r w:rsidRPr="007C17CE">
        <w:rPr>
          <w:b/>
          <w:szCs w:val="28"/>
        </w:rPr>
        <w:t>где:</w:t>
      </w:r>
    </w:p>
    <w:p w:rsidR="00514E96" w:rsidRPr="007C17CE" w:rsidRDefault="00514E96" w:rsidP="00374D66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514E96" w:rsidRDefault="00514E96" w:rsidP="00374D66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>П</w:t>
      </w:r>
      <w:r>
        <w:rPr>
          <w:szCs w:val="28"/>
        </w:rPr>
        <w:t xml:space="preserve">пл.у.- </w:t>
      </w:r>
      <w:r w:rsidRPr="007C11E5">
        <w:rPr>
          <w:szCs w:val="28"/>
        </w:rPr>
        <w:t xml:space="preserve">сумма </w:t>
      </w:r>
      <w:r>
        <w:t>доходов</w:t>
      </w:r>
      <w:r w:rsidRPr="007422C4">
        <w:t xml:space="preserve"> от оказания платных услуг</w:t>
      </w:r>
      <w:r w:rsidRPr="007C11E5">
        <w:rPr>
          <w:szCs w:val="28"/>
        </w:rPr>
        <w:t xml:space="preserve"> прогнозируемая к поступлению</w:t>
      </w:r>
      <w:r>
        <w:rPr>
          <w:szCs w:val="28"/>
        </w:rPr>
        <w:t xml:space="preserve"> в бюджет</w:t>
      </w:r>
      <w:r w:rsidRPr="007C11E5">
        <w:rPr>
          <w:szCs w:val="28"/>
        </w:rPr>
        <w:t>;</w:t>
      </w:r>
    </w:p>
    <w:p w:rsidR="00514E96" w:rsidRDefault="00514E96" w:rsidP="00374D66">
      <w:pPr>
        <w:widowControl w:val="0"/>
        <w:spacing w:line="240" w:lineRule="auto"/>
        <w:ind w:firstLine="539"/>
        <w:rPr>
          <w:szCs w:val="28"/>
        </w:rPr>
      </w:pPr>
    </w:p>
    <w:p w:rsidR="00514E96" w:rsidRPr="007C11E5" w:rsidRDefault="00514E96" w:rsidP="00374D66">
      <w:pPr>
        <w:widowControl w:val="0"/>
        <w:spacing w:line="240" w:lineRule="auto"/>
        <w:ind w:firstLine="539"/>
        <w:rPr>
          <w:szCs w:val="28"/>
        </w:rPr>
      </w:pPr>
    </w:p>
    <w:p w:rsidR="00514E96" w:rsidRDefault="00514E96" w:rsidP="007422C4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055FD8">
        <w:rPr>
          <w:szCs w:val="28"/>
        </w:rPr>
        <w:t>О-</w:t>
      </w:r>
      <w:r>
        <w:rPr>
          <w:szCs w:val="28"/>
        </w:rPr>
        <w:t xml:space="preserve"> оценка поступлений  </w:t>
      </w:r>
      <w:r>
        <w:t>доходов</w:t>
      </w:r>
      <w:r w:rsidRPr="007422C4">
        <w:t xml:space="preserve"> от оказания платных услуг</w:t>
      </w:r>
      <w:r w:rsidRPr="007C11E5">
        <w:rPr>
          <w:szCs w:val="28"/>
        </w:rPr>
        <w:t xml:space="preserve"> </w:t>
      </w:r>
      <w:r>
        <w:rPr>
          <w:szCs w:val="28"/>
        </w:rPr>
        <w:t>в текущем финансовом году;</w:t>
      </w:r>
      <w:r w:rsidRPr="007A4123">
        <w:t xml:space="preserve"> </w:t>
      </w:r>
    </w:p>
    <w:p w:rsidR="00514E96" w:rsidRPr="00DA4F5B" w:rsidRDefault="00514E96" w:rsidP="00374D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5FD8">
        <w:rPr>
          <w:rFonts w:ascii="Times New Roman" w:hAnsi="Times New Roman" w:cs="Times New Roman"/>
          <w:sz w:val="28"/>
          <w:szCs w:val="28"/>
        </w:rPr>
        <w:t>Д - дополнительные (+) или выпадающие (-) доходы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2C4">
        <w:rPr>
          <w:rFonts w:ascii="Times New Roman" w:hAnsi="Times New Roman" w:cs="Times New Roman"/>
          <w:sz w:val="28"/>
          <w:szCs w:val="28"/>
        </w:rPr>
        <w:t xml:space="preserve">оказания платных услуг в связи с </w:t>
      </w:r>
      <w:r w:rsidRPr="00DA4F5B">
        <w:rPr>
          <w:rFonts w:ascii="Times New Roman" w:hAnsi="Times New Roman" w:cs="Times New Roman"/>
          <w:sz w:val="28"/>
          <w:szCs w:val="28"/>
        </w:rPr>
        <w:t>прогнозируемым изменением объема оказываемых услуг, изменением порядков установления и исчисления данны</w:t>
      </w:r>
      <w:r>
        <w:rPr>
          <w:rFonts w:ascii="Times New Roman" w:hAnsi="Times New Roman" w:cs="Times New Roman"/>
          <w:sz w:val="28"/>
          <w:szCs w:val="28"/>
        </w:rPr>
        <w:t>х доходов.</w:t>
      </w:r>
    </w:p>
    <w:p w:rsidR="00514E96" w:rsidRDefault="00514E96" w:rsidP="007876B4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514E96" w:rsidRPr="008224E9" w:rsidRDefault="00514E96" w:rsidP="009F159B">
      <w:pPr>
        <w:autoSpaceDE w:val="0"/>
        <w:autoSpaceDN w:val="0"/>
        <w:adjustRightInd w:val="0"/>
        <w:spacing w:line="240" w:lineRule="auto"/>
        <w:ind w:firstLine="540"/>
        <w:rPr>
          <w:b/>
        </w:rPr>
      </w:pPr>
      <w:r>
        <w:rPr>
          <w:b/>
        </w:rPr>
        <w:t>2.6.</w:t>
      </w:r>
      <w:r w:rsidRPr="008224E9">
        <w:rPr>
          <w:b/>
        </w:rPr>
        <w:t xml:space="preserve">Доходы  от продажи квартир, находящихся в собственности </w:t>
      </w:r>
      <w:r>
        <w:rPr>
          <w:b/>
        </w:rPr>
        <w:t xml:space="preserve">сельских поселений </w:t>
      </w:r>
      <w:r w:rsidRPr="008224E9">
        <w:rPr>
          <w:b/>
        </w:rPr>
        <w:t>(0</w:t>
      </w:r>
      <w:r>
        <w:rPr>
          <w:b/>
        </w:rPr>
        <w:t>28</w:t>
      </w:r>
      <w:r w:rsidRPr="008224E9">
        <w:rPr>
          <w:b/>
        </w:rPr>
        <w:t xml:space="preserve"> 1 14 01050 </w:t>
      </w:r>
      <w:r>
        <w:rPr>
          <w:b/>
        </w:rPr>
        <w:t>10</w:t>
      </w:r>
      <w:r w:rsidRPr="008224E9">
        <w:rPr>
          <w:b/>
        </w:rPr>
        <w:t xml:space="preserve"> 0000 410)</w:t>
      </w:r>
    </w:p>
    <w:p w:rsidR="00514E96" w:rsidRPr="008224E9" w:rsidRDefault="00514E96" w:rsidP="009F159B">
      <w:pPr>
        <w:autoSpaceDE w:val="0"/>
        <w:autoSpaceDN w:val="0"/>
        <w:adjustRightInd w:val="0"/>
        <w:spacing w:line="240" w:lineRule="auto"/>
        <w:ind w:firstLine="540"/>
        <w:rPr>
          <w:b/>
        </w:rPr>
      </w:pPr>
      <w:r w:rsidRPr="008224E9">
        <w:rPr>
          <w:b/>
        </w:rPr>
        <w:t xml:space="preserve">Доходы от реализации  имущества, находящегося в оперативном   управлении учреждений, находящихся   в ведении органов управления </w:t>
      </w:r>
      <w:r>
        <w:rPr>
          <w:b/>
        </w:rPr>
        <w:t xml:space="preserve">сельских поселений </w:t>
      </w:r>
      <w:r w:rsidRPr="008224E9">
        <w:rPr>
          <w:b/>
        </w:rPr>
        <w:t>(за исключением имущества муниципальных бюджетных и автономных учреждений), в части реализации основных средств по указанному имуществу (0</w:t>
      </w:r>
      <w:r>
        <w:rPr>
          <w:b/>
        </w:rPr>
        <w:t>28</w:t>
      </w:r>
      <w:r w:rsidRPr="008224E9">
        <w:rPr>
          <w:b/>
        </w:rPr>
        <w:t xml:space="preserve"> 1 14 02052 </w:t>
      </w:r>
      <w:r>
        <w:rPr>
          <w:b/>
        </w:rPr>
        <w:t>10</w:t>
      </w:r>
      <w:r w:rsidRPr="008224E9">
        <w:rPr>
          <w:b/>
        </w:rPr>
        <w:t xml:space="preserve"> 0000 410)</w:t>
      </w:r>
    </w:p>
    <w:p w:rsidR="00514E96" w:rsidRPr="008224E9" w:rsidRDefault="00514E96" w:rsidP="009F159B">
      <w:pPr>
        <w:autoSpaceDE w:val="0"/>
        <w:autoSpaceDN w:val="0"/>
        <w:adjustRightInd w:val="0"/>
        <w:spacing w:line="240" w:lineRule="auto"/>
        <w:ind w:firstLine="540"/>
        <w:rPr>
          <w:b/>
        </w:rPr>
      </w:pPr>
      <w:r w:rsidRPr="008224E9">
        <w:rPr>
          <w:b/>
        </w:rPr>
        <w:t xml:space="preserve">Доходы от реализации иного имущества,   находящегося в собственности </w:t>
      </w:r>
      <w:r>
        <w:rPr>
          <w:b/>
        </w:rPr>
        <w:t xml:space="preserve">сельских поселений </w:t>
      </w:r>
      <w:r w:rsidRPr="008224E9">
        <w:rPr>
          <w:b/>
        </w:rPr>
        <w:t>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(0</w:t>
      </w:r>
      <w:r>
        <w:rPr>
          <w:b/>
        </w:rPr>
        <w:t>28</w:t>
      </w:r>
      <w:r w:rsidRPr="008224E9">
        <w:rPr>
          <w:b/>
        </w:rPr>
        <w:t xml:space="preserve"> 1 14 02053 </w:t>
      </w:r>
      <w:r>
        <w:rPr>
          <w:b/>
        </w:rPr>
        <w:t>10</w:t>
      </w:r>
      <w:r w:rsidRPr="008224E9">
        <w:rPr>
          <w:b/>
        </w:rPr>
        <w:t xml:space="preserve"> 0000 410)</w:t>
      </w:r>
    </w:p>
    <w:p w:rsidR="00514E96" w:rsidRDefault="00514E96" w:rsidP="009F159B">
      <w:pPr>
        <w:autoSpaceDE w:val="0"/>
        <w:autoSpaceDN w:val="0"/>
        <w:adjustRightInd w:val="0"/>
        <w:spacing w:line="240" w:lineRule="auto"/>
        <w:ind w:firstLine="540"/>
        <w:rPr>
          <w:b/>
        </w:rPr>
      </w:pPr>
      <w:r w:rsidRPr="008224E9">
        <w:rPr>
          <w:b/>
        </w:rPr>
        <w:t xml:space="preserve">Доходы от продажи земельных участков, находящихся в собственности </w:t>
      </w:r>
      <w:r>
        <w:rPr>
          <w:b/>
        </w:rPr>
        <w:t xml:space="preserve">сельских поселений </w:t>
      </w:r>
      <w:r w:rsidRPr="008224E9">
        <w:rPr>
          <w:b/>
        </w:rPr>
        <w:t xml:space="preserve">(за исключением земельных участков муниципальных бюджетных и автономных учреждений) </w:t>
      </w:r>
    </w:p>
    <w:p w:rsidR="00514E96" w:rsidRPr="008224E9" w:rsidRDefault="00514E96" w:rsidP="009F159B">
      <w:pPr>
        <w:autoSpaceDE w:val="0"/>
        <w:autoSpaceDN w:val="0"/>
        <w:adjustRightInd w:val="0"/>
        <w:spacing w:line="240" w:lineRule="auto"/>
        <w:ind w:firstLine="540"/>
        <w:rPr>
          <w:b/>
          <w:i/>
          <w:sz w:val="27"/>
          <w:szCs w:val="27"/>
        </w:rPr>
      </w:pPr>
      <w:r w:rsidRPr="008224E9">
        <w:rPr>
          <w:b/>
        </w:rPr>
        <w:t>(0</w:t>
      </w:r>
      <w:r>
        <w:rPr>
          <w:b/>
        </w:rPr>
        <w:t xml:space="preserve">28 </w:t>
      </w:r>
      <w:r w:rsidRPr="008224E9">
        <w:rPr>
          <w:b/>
        </w:rPr>
        <w:t xml:space="preserve">1 14 06025 </w:t>
      </w:r>
      <w:r>
        <w:rPr>
          <w:b/>
        </w:rPr>
        <w:t>10</w:t>
      </w:r>
      <w:r w:rsidRPr="008224E9">
        <w:rPr>
          <w:b/>
        </w:rPr>
        <w:t xml:space="preserve"> 0000 430 )</w:t>
      </w:r>
    </w:p>
    <w:p w:rsidR="00514E96" w:rsidRPr="0074077E" w:rsidRDefault="00514E96" w:rsidP="00854DC9">
      <w:pPr>
        <w:autoSpaceDE w:val="0"/>
        <w:autoSpaceDN w:val="0"/>
        <w:adjustRightInd w:val="0"/>
        <w:spacing w:line="240" w:lineRule="auto"/>
        <w:ind w:firstLine="540"/>
      </w:pPr>
      <w:r w:rsidRPr="0074077E">
        <w:t xml:space="preserve">Основой </w:t>
      </w:r>
      <w:r>
        <w:t xml:space="preserve">для </w:t>
      </w:r>
      <w:r w:rsidRPr="0074077E">
        <w:t>расчета доход</w:t>
      </w:r>
      <w:r>
        <w:t>ов от реализации</w:t>
      </w:r>
      <w:r w:rsidRPr="0074077E">
        <w:t xml:space="preserve"> имущества являются:</w:t>
      </w:r>
    </w:p>
    <w:p w:rsidR="00514E96" w:rsidRDefault="00514E96" w:rsidP="00854DC9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514E96" w:rsidRDefault="00514E96" w:rsidP="00854DC9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514E96" w:rsidRDefault="00514E96" w:rsidP="00854DC9">
      <w:pPr>
        <w:autoSpaceDE w:val="0"/>
        <w:autoSpaceDN w:val="0"/>
        <w:adjustRightInd w:val="0"/>
        <w:spacing w:line="240" w:lineRule="auto"/>
      </w:pPr>
      <w:r>
        <w:t>-нормативные правовые акты Брянской области и Старогутнянского сельского поселения устанавливающие порядок продажи земельных участков и приватизации муниципального имущества.</w:t>
      </w:r>
    </w:p>
    <w:p w:rsidR="00514E96" w:rsidRPr="00854DC9" w:rsidRDefault="00514E96" w:rsidP="00854DC9">
      <w:pPr>
        <w:widowControl w:val="0"/>
        <w:spacing w:line="240" w:lineRule="auto"/>
      </w:pPr>
      <w:r>
        <w:t xml:space="preserve">  </w:t>
      </w:r>
      <w:r w:rsidRPr="00854DC9">
        <w:t xml:space="preserve">Планирование данных поступлений на очередной финансовый год производится на основании прогнозного Плана приватизации муниципального имущества на очередной финансовый год. </w:t>
      </w:r>
    </w:p>
    <w:p w:rsidR="00514E96" w:rsidRPr="00854DC9" w:rsidRDefault="00514E96" w:rsidP="00854DC9">
      <w:pPr>
        <w:autoSpaceDE w:val="0"/>
        <w:autoSpaceDN w:val="0"/>
        <w:adjustRightInd w:val="0"/>
        <w:spacing w:line="240" w:lineRule="auto"/>
        <w:ind w:firstLine="539"/>
        <w:rPr>
          <w:sz w:val="27"/>
          <w:szCs w:val="27"/>
        </w:rPr>
      </w:pPr>
      <w:r w:rsidRPr="00854DC9">
        <w:t xml:space="preserve">Доходы от реализации имущества и </w:t>
      </w:r>
      <w:r>
        <w:t>земельных участков, находящихся</w:t>
      </w:r>
      <w:r w:rsidRPr="00854DC9">
        <w:t xml:space="preserve"> в муниципальной собственности, и земельных участков, государственная собственность на которые не разграничена и которые расположены в границах  поселений, прогнозируются исходя из размера площади планируемых к реализации объектов</w:t>
      </w:r>
      <w:r>
        <w:t xml:space="preserve"> (земельных участков)</w:t>
      </w:r>
      <w:r w:rsidRPr="00854DC9">
        <w:t>, прогноза стоимости реализуемых объектов</w:t>
      </w:r>
      <w:r>
        <w:t xml:space="preserve"> (земельных участков)</w:t>
      </w:r>
      <w:r w:rsidRPr="00854DC9">
        <w:t>, оценки рыночной стоимости объектов недвижимости и  земельных участков</w:t>
      </w:r>
      <w:r w:rsidRPr="00854DC9">
        <w:rPr>
          <w:sz w:val="27"/>
          <w:szCs w:val="27"/>
        </w:rPr>
        <w:t>.</w:t>
      </w:r>
    </w:p>
    <w:p w:rsidR="00514E96" w:rsidRDefault="00514E96" w:rsidP="00854DC9">
      <w:pPr>
        <w:autoSpaceDE w:val="0"/>
        <w:autoSpaceDN w:val="0"/>
        <w:adjustRightInd w:val="0"/>
        <w:spacing w:line="240" w:lineRule="auto"/>
        <w:ind w:firstLine="539"/>
      </w:pPr>
      <w:r w:rsidRPr="00854DC9">
        <w:rPr>
          <w:sz w:val="27"/>
          <w:szCs w:val="27"/>
        </w:rPr>
        <w:t xml:space="preserve"> </w:t>
      </w:r>
      <w:r w:rsidRPr="00854DC9">
        <w:t>При планировании доходов от реализации имущества и земельных участков вправе учесть риски, связанные с отсутствием спроса (заявлений) на объекты, запланированные к реализации, а также порядок оплаты (единовременно или в рассрочку).</w:t>
      </w:r>
    </w:p>
    <w:p w:rsidR="00514E96" w:rsidRPr="00854DC9" w:rsidRDefault="00514E96" w:rsidP="00854DC9">
      <w:pPr>
        <w:autoSpaceDE w:val="0"/>
        <w:autoSpaceDN w:val="0"/>
        <w:adjustRightInd w:val="0"/>
        <w:spacing w:line="240" w:lineRule="auto"/>
        <w:ind w:firstLine="539"/>
      </w:pPr>
    </w:p>
    <w:p w:rsidR="00514E96" w:rsidRPr="004E14FC" w:rsidRDefault="00514E96" w:rsidP="00D8289E">
      <w:pPr>
        <w:autoSpaceDE w:val="0"/>
        <w:autoSpaceDN w:val="0"/>
        <w:adjustRightInd w:val="0"/>
        <w:spacing w:line="240" w:lineRule="auto"/>
        <w:ind w:firstLine="540"/>
        <w:outlineLvl w:val="2"/>
        <w:rPr>
          <w:b/>
          <w:szCs w:val="28"/>
        </w:rPr>
      </w:pPr>
      <w:r>
        <w:rPr>
          <w:b/>
          <w:szCs w:val="28"/>
        </w:rPr>
        <w:t>2</w:t>
      </w:r>
      <w:r w:rsidRPr="004E14FC">
        <w:rPr>
          <w:b/>
          <w:szCs w:val="28"/>
        </w:rPr>
        <w:t>.7.Платежи, взимаемые органами местного самоуправления (организациями) сельских поселений за выполнение определенных функций (028 1 15 02050 10 0000 140)</w:t>
      </w:r>
    </w:p>
    <w:p w:rsidR="00514E96" w:rsidRPr="004E14FC" w:rsidRDefault="00514E96" w:rsidP="00D8289E">
      <w:pPr>
        <w:widowControl w:val="0"/>
        <w:autoSpaceDE w:val="0"/>
        <w:autoSpaceDN w:val="0"/>
        <w:adjustRightInd w:val="0"/>
        <w:spacing w:line="240" w:lineRule="auto"/>
        <w:ind w:firstLine="540"/>
        <w:rPr>
          <w:i/>
          <w:szCs w:val="28"/>
        </w:rPr>
      </w:pPr>
    </w:p>
    <w:p w:rsidR="00514E96" w:rsidRPr="004E14FC" w:rsidRDefault="00514E96" w:rsidP="004E14FC">
      <w:pPr>
        <w:autoSpaceDE w:val="0"/>
        <w:autoSpaceDN w:val="0"/>
        <w:adjustRightInd w:val="0"/>
        <w:spacing w:line="240" w:lineRule="auto"/>
        <w:ind w:firstLine="540"/>
        <w:jc w:val="left"/>
        <w:outlineLvl w:val="2"/>
        <w:rPr>
          <w:szCs w:val="28"/>
        </w:rPr>
      </w:pPr>
      <w:r w:rsidRPr="004E14FC">
        <w:rPr>
          <w:szCs w:val="28"/>
        </w:rPr>
        <w:t>Основой для расчета платежей, взимаемых органами местного самоуправления (организациями) сельских поселений за выполнение определенных функций являются:</w:t>
      </w:r>
    </w:p>
    <w:p w:rsidR="00514E96" w:rsidRPr="004E14FC" w:rsidRDefault="00514E96" w:rsidP="004E14FC">
      <w:pPr>
        <w:autoSpaceDE w:val="0"/>
        <w:autoSpaceDN w:val="0"/>
        <w:adjustRightInd w:val="0"/>
        <w:spacing w:line="240" w:lineRule="auto"/>
        <w:ind w:left="709" w:firstLine="0"/>
        <w:jc w:val="left"/>
        <w:rPr>
          <w:szCs w:val="28"/>
        </w:rPr>
      </w:pPr>
      <w:r w:rsidRPr="004E14FC">
        <w:rPr>
          <w:szCs w:val="28"/>
        </w:rPr>
        <w:t>-Бюджетный кодекс Российской Федерации;</w:t>
      </w:r>
    </w:p>
    <w:p w:rsidR="00514E96" w:rsidRPr="004E14FC" w:rsidRDefault="00514E96" w:rsidP="004E14FC">
      <w:pPr>
        <w:widowControl w:val="0"/>
        <w:spacing w:line="240" w:lineRule="auto"/>
        <w:ind w:firstLine="540"/>
        <w:jc w:val="left"/>
        <w:rPr>
          <w:szCs w:val="28"/>
        </w:rPr>
      </w:pPr>
      <w:r w:rsidRPr="004E14FC">
        <w:rPr>
          <w:szCs w:val="28"/>
        </w:rPr>
        <w:t xml:space="preserve">  -иные нормативно-правовые акты Российской Федерации и Старогутнянского сельского поселения .</w:t>
      </w:r>
    </w:p>
    <w:p w:rsidR="00514E96" w:rsidRPr="004E14FC" w:rsidRDefault="00514E96" w:rsidP="004E14FC">
      <w:pPr>
        <w:autoSpaceDE w:val="0"/>
        <w:autoSpaceDN w:val="0"/>
        <w:adjustRightInd w:val="0"/>
        <w:spacing w:line="240" w:lineRule="auto"/>
        <w:ind w:firstLine="539"/>
        <w:jc w:val="left"/>
        <w:rPr>
          <w:szCs w:val="28"/>
        </w:rPr>
      </w:pPr>
      <w:r w:rsidRPr="004E14FC">
        <w:rPr>
          <w:szCs w:val="28"/>
        </w:rPr>
        <w:t>Прогноз поступлений  платежей, взимаемых органами местного самоуправления (организациями) сельских поселений за выполнение определенных функций рассчитывается исходя из ожидаемых поступлений  в текущем финансовом году за вычетом поступлений, носящих разовый характер, с учетом дополнительных (или выпадающих) доходов бюджета, связанных с планируемым изменением в очередном финансовом году, изменением законодательства Российской Федерации и Брянской области по следующей формуле:</w:t>
      </w:r>
    </w:p>
    <w:p w:rsidR="00514E96" w:rsidRPr="004E14FC" w:rsidRDefault="00514E96" w:rsidP="004E14FC">
      <w:pPr>
        <w:spacing w:line="240" w:lineRule="auto"/>
        <w:jc w:val="left"/>
        <w:rPr>
          <w:b/>
          <w:color w:val="000000"/>
          <w:szCs w:val="28"/>
        </w:rPr>
      </w:pPr>
      <w:r w:rsidRPr="004E14FC">
        <w:rPr>
          <w:b/>
          <w:color w:val="000000"/>
          <w:szCs w:val="28"/>
        </w:rPr>
        <w:t xml:space="preserve">          Ппвф = </w:t>
      </w:r>
      <w:r w:rsidRPr="004E14FC">
        <w:rPr>
          <w:b/>
          <w:szCs w:val="28"/>
        </w:rPr>
        <w:t>О +/- Д, где</w:t>
      </w:r>
      <w:r w:rsidRPr="004E14FC">
        <w:rPr>
          <w:b/>
          <w:color w:val="000000"/>
          <w:szCs w:val="28"/>
        </w:rPr>
        <w:t xml:space="preserve"> :</w:t>
      </w:r>
    </w:p>
    <w:p w:rsidR="00514E96" w:rsidRPr="004E14FC" w:rsidRDefault="00514E96" w:rsidP="004E14FC">
      <w:pPr>
        <w:spacing w:line="240" w:lineRule="auto"/>
        <w:ind w:firstLine="0"/>
        <w:jc w:val="left"/>
        <w:rPr>
          <w:color w:val="000000"/>
          <w:szCs w:val="28"/>
        </w:rPr>
      </w:pPr>
      <w:r w:rsidRPr="004E14FC">
        <w:rPr>
          <w:color w:val="000000"/>
          <w:szCs w:val="28"/>
        </w:rPr>
        <w:t>Ппвф.- сумма платежей за выполнение определенных функций прогнозируемая к поступлению в бюджет;</w:t>
      </w:r>
    </w:p>
    <w:p w:rsidR="00514E96" w:rsidRPr="004E14FC" w:rsidRDefault="00514E96" w:rsidP="004E14FC">
      <w:pPr>
        <w:spacing w:line="240" w:lineRule="auto"/>
        <w:ind w:firstLine="0"/>
        <w:jc w:val="left"/>
        <w:rPr>
          <w:color w:val="000000"/>
          <w:szCs w:val="28"/>
        </w:rPr>
      </w:pPr>
      <w:r w:rsidRPr="004E14FC">
        <w:rPr>
          <w:color w:val="000000"/>
          <w:szCs w:val="28"/>
        </w:rPr>
        <w:t>О -оценка поступлений платежа за выполнение определенных функций, в текущем финансовом году;</w:t>
      </w:r>
    </w:p>
    <w:p w:rsidR="00514E96" w:rsidRPr="004E14FC" w:rsidRDefault="00514E96" w:rsidP="004E14FC">
      <w:pPr>
        <w:spacing w:line="240" w:lineRule="auto"/>
        <w:ind w:firstLine="0"/>
        <w:jc w:val="left"/>
        <w:rPr>
          <w:color w:val="000000"/>
          <w:szCs w:val="28"/>
        </w:rPr>
      </w:pPr>
      <w:r w:rsidRPr="004E14FC">
        <w:rPr>
          <w:color w:val="000000"/>
          <w:szCs w:val="28"/>
        </w:rPr>
        <w:t xml:space="preserve">Д- дополнительные (+) или выпадающие (-)платежи за выполнение определенных функций ,носящий разовый характер ,с учетом дополнительных (или выпадающих) доходов бюджета, связанных с планируемым изменением бюджетного законодательства. </w:t>
      </w:r>
    </w:p>
    <w:p w:rsidR="00514E96" w:rsidRPr="004E14FC" w:rsidRDefault="00514E96" w:rsidP="004E14FC">
      <w:pPr>
        <w:spacing w:line="240" w:lineRule="auto"/>
        <w:ind w:firstLine="0"/>
        <w:jc w:val="left"/>
        <w:rPr>
          <w:b/>
          <w:color w:val="000000"/>
          <w:szCs w:val="28"/>
        </w:rPr>
      </w:pPr>
    </w:p>
    <w:p w:rsidR="00514E96" w:rsidRPr="004E14FC" w:rsidRDefault="00514E96" w:rsidP="004E14FC">
      <w:pPr>
        <w:spacing w:line="240" w:lineRule="auto"/>
        <w:ind w:firstLine="0"/>
        <w:jc w:val="left"/>
        <w:rPr>
          <w:b/>
          <w:color w:val="000000"/>
          <w:szCs w:val="28"/>
        </w:rPr>
      </w:pP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>2.8.Денежные взыскания (штрафы) за нарушение бюджетного законодательства (в части бюджетов сельских поселений )</w:t>
      </w: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>(028 1 16 18050 10 0000 140)</w:t>
      </w: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 (028 1 16 23051 10 0000 140)</w:t>
      </w: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 </w:t>
      </w: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>(028 1 16 23052 10 0000 140 )</w:t>
      </w:r>
    </w:p>
    <w:p w:rsidR="00514E96" w:rsidRPr="004E14FC" w:rsidRDefault="00514E96" w:rsidP="004E14FC">
      <w:pPr>
        <w:spacing w:line="240" w:lineRule="auto"/>
        <w:jc w:val="left"/>
        <w:rPr>
          <w:b/>
          <w:szCs w:val="28"/>
        </w:rPr>
      </w:pPr>
      <w:r w:rsidRPr="004E14FC">
        <w:rPr>
          <w:b/>
          <w:szCs w:val="28"/>
        </w:rPr>
        <w:t>Прочие поступления от денежных взысканий (штрафов) и иных сумм в возмещение ущерба, зачисляемые в бюджеты сельских поселений (028 1 16 90050 10 0000 140 )</w:t>
      </w:r>
    </w:p>
    <w:p w:rsidR="00514E96" w:rsidRPr="004E14FC" w:rsidRDefault="00514E96" w:rsidP="004E14FC">
      <w:pPr>
        <w:spacing w:line="240" w:lineRule="auto"/>
        <w:jc w:val="left"/>
        <w:rPr>
          <w:color w:val="000000"/>
          <w:szCs w:val="28"/>
        </w:rPr>
      </w:pPr>
    </w:p>
    <w:p w:rsidR="00514E96" w:rsidRPr="004E14FC" w:rsidRDefault="00514E96" w:rsidP="004E14FC">
      <w:pPr>
        <w:autoSpaceDE w:val="0"/>
        <w:autoSpaceDN w:val="0"/>
        <w:adjustRightInd w:val="0"/>
        <w:spacing w:line="240" w:lineRule="auto"/>
        <w:ind w:firstLine="540"/>
        <w:jc w:val="left"/>
        <w:rPr>
          <w:szCs w:val="28"/>
        </w:rPr>
      </w:pPr>
      <w:r w:rsidRPr="004E14FC">
        <w:rPr>
          <w:szCs w:val="28"/>
        </w:rPr>
        <w:t>Основой для расчета доходов от штрафных санкций являются:</w:t>
      </w:r>
    </w:p>
    <w:p w:rsidR="00514E96" w:rsidRPr="004E14FC" w:rsidRDefault="00514E96" w:rsidP="00B574EA">
      <w:pPr>
        <w:autoSpaceDE w:val="0"/>
        <w:autoSpaceDN w:val="0"/>
        <w:adjustRightInd w:val="0"/>
        <w:spacing w:line="240" w:lineRule="auto"/>
        <w:ind w:left="709" w:firstLine="0"/>
        <w:rPr>
          <w:szCs w:val="28"/>
        </w:rPr>
      </w:pPr>
    </w:p>
    <w:p w:rsidR="00514E96" w:rsidRPr="004E14FC" w:rsidRDefault="00514E96" w:rsidP="00B574EA">
      <w:pPr>
        <w:autoSpaceDE w:val="0"/>
        <w:autoSpaceDN w:val="0"/>
        <w:adjustRightInd w:val="0"/>
        <w:spacing w:line="240" w:lineRule="auto"/>
        <w:ind w:left="709" w:firstLine="0"/>
        <w:rPr>
          <w:szCs w:val="28"/>
        </w:rPr>
      </w:pPr>
      <w:r w:rsidRPr="004E14FC">
        <w:rPr>
          <w:szCs w:val="28"/>
        </w:rPr>
        <w:t>-Бюджетный кодекс Российской Федерации;</w:t>
      </w:r>
    </w:p>
    <w:p w:rsidR="00514E96" w:rsidRPr="004E14FC" w:rsidRDefault="00514E96" w:rsidP="0026289A">
      <w:pPr>
        <w:autoSpaceDE w:val="0"/>
        <w:autoSpaceDN w:val="0"/>
        <w:adjustRightInd w:val="0"/>
        <w:spacing w:line="240" w:lineRule="auto"/>
        <w:rPr>
          <w:szCs w:val="28"/>
        </w:rPr>
      </w:pPr>
      <w:r w:rsidRPr="004E14FC">
        <w:rPr>
          <w:szCs w:val="28"/>
        </w:rPr>
        <w:t xml:space="preserve">-кодекс Российской Федерации об  административных правонарушениях; </w:t>
      </w:r>
    </w:p>
    <w:p w:rsidR="00514E96" w:rsidRPr="004E14FC" w:rsidRDefault="00514E96" w:rsidP="0026289A">
      <w:pPr>
        <w:autoSpaceDE w:val="0"/>
        <w:autoSpaceDN w:val="0"/>
        <w:adjustRightInd w:val="0"/>
        <w:spacing w:line="240" w:lineRule="auto"/>
        <w:jc w:val="left"/>
        <w:rPr>
          <w:szCs w:val="28"/>
        </w:rPr>
      </w:pPr>
      <w:r w:rsidRPr="004E14FC">
        <w:rPr>
          <w:szCs w:val="28"/>
        </w:rPr>
        <w:t>-решение Старогутнянского сельского Совета народных депутатов №2-89 от 24.07.2012г « Об утверждении Правил благоустройства, озеленения,</w:t>
      </w:r>
    </w:p>
    <w:p w:rsidR="00514E96" w:rsidRPr="00E16309" w:rsidRDefault="00514E96" w:rsidP="0026289A">
      <w:pPr>
        <w:autoSpaceDE w:val="0"/>
        <w:autoSpaceDN w:val="0"/>
        <w:adjustRightInd w:val="0"/>
        <w:spacing w:line="240" w:lineRule="auto"/>
        <w:jc w:val="left"/>
        <w:rPr>
          <w:szCs w:val="28"/>
        </w:rPr>
      </w:pPr>
      <w:r w:rsidRPr="00E16309">
        <w:rPr>
          <w:szCs w:val="28"/>
        </w:rPr>
        <w:t>обеспечения чистоты и порядка на территории Старогутнянского сельского поселения»;</w:t>
      </w:r>
    </w:p>
    <w:p w:rsidR="00514E96" w:rsidRPr="00E16309" w:rsidRDefault="00514E96" w:rsidP="0026289A">
      <w:pPr>
        <w:autoSpaceDE w:val="0"/>
        <w:autoSpaceDN w:val="0"/>
        <w:adjustRightInd w:val="0"/>
        <w:spacing w:line="240" w:lineRule="auto"/>
        <w:jc w:val="left"/>
        <w:rPr>
          <w:szCs w:val="28"/>
        </w:rPr>
      </w:pPr>
      <w:r w:rsidRPr="00E16309">
        <w:rPr>
          <w:szCs w:val="28"/>
        </w:rPr>
        <w:t xml:space="preserve">-иные нормативные- правовые акты Российской Федерации. </w:t>
      </w:r>
    </w:p>
    <w:p w:rsidR="00514E96" w:rsidRPr="00E16309" w:rsidRDefault="00514E96" w:rsidP="007C1040">
      <w:pPr>
        <w:autoSpaceDE w:val="0"/>
        <w:autoSpaceDN w:val="0"/>
        <w:adjustRightInd w:val="0"/>
        <w:spacing w:line="240" w:lineRule="auto"/>
        <w:ind w:firstLine="539"/>
        <w:rPr>
          <w:szCs w:val="28"/>
        </w:rPr>
      </w:pPr>
      <w:r w:rsidRPr="00E16309">
        <w:rPr>
          <w:szCs w:val="28"/>
        </w:rPr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связанных с планируемым изменением в очередном финансовом году объемов проверок, изменением законодательства Российской Федерации и Брянской области по следующей формуле:</w:t>
      </w:r>
    </w:p>
    <w:p w:rsidR="00514E96" w:rsidRPr="00E16309" w:rsidRDefault="00514E96" w:rsidP="007C104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09">
        <w:rPr>
          <w:rFonts w:ascii="Times New Roman" w:hAnsi="Times New Roman" w:cs="Times New Roman"/>
          <w:b/>
          <w:sz w:val="28"/>
          <w:szCs w:val="28"/>
        </w:rPr>
        <w:t>Пштр. = О +/- Д, где:</w:t>
      </w:r>
    </w:p>
    <w:p w:rsidR="00514E96" w:rsidRPr="00E16309" w:rsidRDefault="00514E96" w:rsidP="007C10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Pr="00E16309" w:rsidRDefault="00514E96" w:rsidP="007C10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6309">
        <w:rPr>
          <w:rFonts w:ascii="Times New Roman" w:hAnsi="Times New Roman" w:cs="Times New Roman"/>
          <w:sz w:val="28"/>
          <w:szCs w:val="28"/>
        </w:rPr>
        <w:t>Пштр.- сумма  штрафных санкций, прогнозируемая к поступлению в бюджет;</w:t>
      </w:r>
    </w:p>
    <w:p w:rsidR="00514E96" w:rsidRPr="00E16309" w:rsidRDefault="00514E96" w:rsidP="007C1040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E16309">
        <w:rPr>
          <w:szCs w:val="28"/>
        </w:rPr>
        <w:t xml:space="preserve">О- оценка поступлений штрафных санкций, в текущем финансовом году; </w:t>
      </w:r>
    </w:p>
    <w:p w:rsidR="00514E96" w:rsidRPr="00E16309" w:rsidRDefault="00514E96" w:rsidP="007C10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6309">
        <w:rPr>
          <w:rFonts w:ascii="Times New Roman" w:hAnsi="Times New Roman" w:cs="Times New Roman"/>
          <w:sz w:val="28"/>
          <w:szCs w:val="28"/>
        </w:rPr>
        <w:t>Д-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объемов проверок, изменением бюджетного законодательства.</w:t>
      </w:r>
    </w:p>
    <w:p w:rsidR="00514E96" w:rsidRPr="00E16309" w:rsidRDefault="00514E96" w:rsidP="007C1040">
      <w:pPr>
        <w:widowControl w:val="0"/>
        <w:spacing w:line="240" w:lineRule="auto"/>
        <w:ind w:firstLine="539"/>
        <w:jc w:val="center"/>
        <w:rPr>
          <w:b/>
          <w:i/>
          <w:szCs w:val="28"/>
        </w:rPr>
      </w:pPr>
      <w:r w:rsidRPr="00E16309">
        <w:rPr>
          <w:b/>
          <w:szCs w:val="28"/>
        </w:rPr>
        <w:t>2.9.Невыясненные поступления, зачисляемые в бюджеты сельских поселений (028 1 17 01050 10 0000 180)</w:t>
      </w:r>
    </w:p>
    <w:p w:rsidR="00514E96" w:rsidRPr="00E16309" w:rsidRDefault="00514E96" w:rsidP="007C1040">
      <w:pPr>
        <w:widowControl w:val="0"/>
        <w:spacing w:line="240" w:lineRule="auto"/>
        <w:ind w:firstLine="539"/>
        <w:jc w:val="center"/>
        <w:rPr>
          <w:b/>
          <w:szCs w:val="28"/>
        </w:rPr>
      </w:pPr>
      <w:r w:rsidRPr="00E16309">
        <w:rPr>
          <w:b/>
          <w:szCs w:val="28"/>
        </w:rPr>
        <w:t>Прочие неналоговые доходы бюджетов сельских поселений</w:t>
      </w:r>
    </w:p>
    <w:p w:rsidR="00514E96" w:rsidRPr="00E16309" w:rsidRDefault="00514E96" w:rsidP="007C1040">
      <w:pPr>
        <w:widowControl w:val="0"/>
        <w:spacing w:line="240" w:lineRule="auto"/>
        <w:ind w:firstLine="539"/>
        <w:jc w:val="center"/>
        <w:rPr>
          <w:b/>
          <w:szCs w:val="28"/>
        </w:rPr>
      </w:pPr>
      <w:r w:rsidRPr="00E16309">
        <w:rPr>
          <w:b/>
          <w:szCs w:val="28"/>
        </w:rPr>
        <w:t xml:space="preserve"> (028 1 17 05050 10 0000 180)</w:t>
      </w:r>
    </w:p>
    <w:p w:rsidR="00514E96" w:rsidRPr="00E16309" w:rsidRDefault="00514E96" w:rsidP="007948DD">
      <w:pPr>
        <w:widowControl w:val="0"/>
        <w:spacing w:line="240" w:lineRule="auto"/>
        <w:ind w:firstLine="539"/>
        <w:rPr>
          <w:szCs w:val="28"/>
        </w:rPr>
      </w:pPr>
      <w:r w:rsidRPr="00E16309">
        <w:rPr>
          <w:szCs w:val="28"/>
        </w:rPr>
        <w:t>Доходы по данным видам доходов носят несистемный (разовый) характер.</w:t>
      </w:r>
    </w:p>
    <w:p w:rsidR="00514E96" w:rsidRPr="00E16309" w:rsidRDefault="00514E96" w:rsidP="007948DD">
      <w:pPr>
        <w:widowControl w:val="0"/>
        <w:spacing w:line="240" w:lineRule="auto"/>
        <w:ind w:firstLine="539"/>
        <w:rPr>
          <w:szCs w:val="28"/>
        </w:rPr>
      </w:pPr>
      <w:r w:rsidRPr="00E16309">
        <w:rPr>
          <w:szCs w:val="28"/>
        </w:rPr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514E96" w:rsidRPr="00E16309" w:rsidRDefault="00514E96" w:rsidP="007948DD">
      <w:pPr>
        <w:widowControl w:val="0"/>
        <w:spacing w:line="240" w:lineRule="auto"/>
        <w:ind w:firstLine="539"/>
        <w:rPr>
          <w:szCs w:val="28"/>
        </w:rPr>
      </w:pPr>
      <w:r w:rsidRPr="00E16309">
        <w:rPr>
          <w:szCs w:val="28"/>
        </w:rPr>
        <w:t xml:space="preserve">При прогнозе поступлений прочих неналоговых доходов учитываются средства, подлежащие зачислению в доходы муниципального района, как правило, данный вид дохода носит разовый характер.  </w:t>
      </w:r>
    </w:p>
    <w:p w:rsidR="00514E96" w:rsidRPr="00E16309" w:rsidRDefault="00514E96" w:rsidP="00706ADC">
      <w:pPr>
        <w:pStyle w:val="ConsPlusNormal"/>
        <w:ind w:firstLine="540"/>
        <w:jc w:val="both"/>
        <w:rPr>
          <w:i/>
          <w:sz w:val="28"/>
          <w:szCs w:val="28"/>
        </w:rPr>
      </w:pPr>
    </w:p>
    <w:p w:rsidR="00514E96" w:rsidRDefault="00514E96" w:rsidP="0026289A">
      <w:pPr>
        <w:pStyle w:val="ConsPlusNormal"/>
        <w:ind w:firstLine="540"/>
        <w:jc w:val="center"/>
        <w:rPr>
          <w:b/>
          <w:sz w:val="28"/>
          <w:szCs w:val="28"/>
        </w:rPr>
      </w:pPr>
      <w:r w:rsidRPr="00E16309">
        <w:rPr>
          <w:b/>
          <w:sz w:val="28"/>
          <w:szCs w:val="28"/>
        </w:rPr>
        <w:t>3. Расчет прогноза безвозмездных поступлений</w:t>
      </w:r>
    </w:p>
    <w:p w:rsidR="00514E96" w:rsidRPr="00E16309" w:rsidRDefault="00514E96" w:rsidP="0026289A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514E96" w:rsidRDefault="00514E96" w:rsidP="00E16309">
      <w:pPr>
        <w:pStyle w:val="ConsPlusNorma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E16309">
        <w:rPr>
          <w:sz w:val="28"/>
          <w:szCs w:val="28"/>
        </w:rPr>
        <w:t xml:space="preserve"> исчисления безвозмездных поступлений от других бюджетов бюджетной системы Российской Федерации прогноз ожидаемого </w:t>
      </w:r>
      <w:r>
        <w:rPr>
          <w:sz w:val="28"/>
          <w:szCs w:val="28"/>
        </w:rPr>
        <w:t xml:space="preserve">объема </w:t>
      </w:r>
      <w:r w:rsidRPr="00E16309">
        <w:rPr>
          <w:sz w:val="28"/>
          <w:szCs w:val="28"/>
        </w:rPr>
        <w:t xml:space="preserve"> безвозмездных поступлений определяется на основании </w:t>
      </w:r>
    </w:p>
    <w:p w:rsidR="00514E96" w:rsidRDefault="00514E96" w:rsidP="00E16309">
      <w:pPr>
        <w:pStyle w:val="ConsPlusNormal"/>
        <w:ind w:firstLine="540"/>
        <w:rPr>
          <w:sz w:val="28"/>
          <w:szCs w:val="28"/>
        </w:rPr>
      </w:pPr>
      <w:r w:rsidRPr="00E16309">
        <w:rPr>
          <w:sz w:val="28"/>
          <w:szCs w:val="28"/>
        </w:rPr>
        <w:t>объема расходов соответствующего бюджета бюджетной системы Российской Федерации</w:t>
      </w:r>
      <w:r>
        <w:rPr>
          <w:sz w:val="28"/>
          <w:szCs w:val="28"/>
        </w:rPr>
        <w:t>.</w:t>
      </w:r>
    </w:p>
    <w:p w:rsidR="00514E96" w:rsidRPr="00E16309" w:rsidRDefault="00514E96" w:rsidP="00E16309">
      <w:pPr>
        <w:pStyle w:val="ConsPlusNormal"/>
        <w:ind w:firstLine="540"/>
        <w:rPr>
          <w:i/>
          <w:sz w:val="28"/>
          <w:szCs w:val="28"/>
        </w:rPr>
      </w:pPr>
    </w:p>
    <w:p w:rsidR="00514E96" w:rsidRDefault="00514E96" w:rsidP="00522FB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1. Безвозмездные поступления от других бюджетов бюджетной системы Российской Федерации (2 02 00000 00 0000 000)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расчета прогнозного объема безвозмездных поступлений в бюджет муниципального образования «Старогутнянское сельское поселение» учитывается объем межбюджетных трансфертов, утвержденный Законом Брянской области об областном бюджете (проектом Закона об областном бюджете), решение Унечского районного Совета народных депутатов о бюджете муниципального образования(проектом решения) распределенный бюджету муниципального образования «Старогутнянское сельское поселение» . 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Коды бюджетной классификации по безвозмездным поступлениям от других бюджетов бюджетной системы Российской Федерации представлены в таблице.</w:t>
      </w:r>
    </w:p>
    <w:tbl>
      <w:tblPr>
        <w:tblW w:w="0" w:type="auto"/>
        <w:jc w:val="center"/>
        <w:tblInd w:w="-601" w:type="dxa"/>
        <w:tblLayout w:type="fixed"/>
        <w:tblLook w:val="00A0"/>
      </w:tblPr>
      <w:tblGrid>
        <w:gridCol w:w="1118"/>
        <w:gridCol w:w="2831"/>
        <w:gridCol w:w="5940"/>
      </w:tblGrid>
      <w:tr w:rsidR="00514E96" w:rsidTr="00522FB5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pStyle w:val="Heading6"/>
              <w:ind w:hanging="120"/>
              <w:jc w:val="center"/>
            </w:pPr>
            <w:r>
              <w:rPr>
                <w:i/>
              </w:rPr>
              <w:t>Наименование доходов бюджета муниципального образования «Старогутнянское сельское поселение»</w:t>
            </w:r>
          </w:p>
        </w:tc>
      </w:tr>
      <w:tr w:rsidR="00514E96" w:rsidTr="00522FB5">
        <w:trPr>
          <w:cantSplit/>
          <w:trHeight w:val="459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доходов бюджета муниципального образования «Старогутнянское</w:t>
            </w:r>
          </w:p>
          <w:p w:rsidR="00514E96" w:rsidRDefault="00514E96" w:rsidP="00522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сельское</w:t>
            </w:r>
          </w:p>
          <w:p w:rsidR="00514E96" w:rsidRDefault="00514E96" w:rsidP="00522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поселение»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spacing w:line="240" w:lineRule="auto"/>
              <w:ind w:firstLine="0"/>
              <w:jc w:val="left"/>
              <w:rPr>
                <w:iCs/>
                <w:color w:val="243F60"/>
                <w:sz w:val="24"/>
                <w:szCs w:val="24"/>
                <w:lang w:eastAsia="ru-RU"/>
              </w:rPr>
            </w:pPr>
          </w:p>
        </w:tc>
      </w:tr>
      <w:tr w:rsidR="00514E96" w:rsidTr="00522FB5">
        <w:trPr>
          <w:cantSplit/>
          <w:trHeight w:val="23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Pr="00522FB5" w:rsidRDefault="00514E96">
            <w:pPr>
              <w:pStyle w:val="Heading5"/>
              <w:jc w:val="center"/>
            </w:pPr>
            <w:r>
              <w:t>С</w:t>
            </w:r>
            <w:r w:rsidRPr="00522FB5">
              <w:t xml:space="preserve">тарогутнянская сельская </w:t>
            </w:r>
            <w:r w:rsidRPr="00522FB5">
              <w:rPr>
                <w:i w:val="0"/>
              </w:rPr>
              <w:t xml:space="preserve">администрация 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left="-1090" w:right="165" w:firstLine="8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2 02 01001 10 0000 151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left="-948" w:right="1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2 02 01003 10 0000 151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left="-239" w:right="165" w:hanging="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2 02 01999 10 0000 151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2 02 02999 10 0000 151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hanging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2 02 03015 10 0000 151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2 02 03024 10 0000 151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 бюджетам сельских поселений  на выполнение передаваемых полномочий субъектов Российской Федерации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2 02 03999 10 0000 151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2 02 04014 10 0000 151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14E96" w:rsidTr="00522FB5">
        <w:trPr>
          <w:trHeight w:val="23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hanging="1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96" w:rsidRDefault="00514E96">
            <w:pPr>
              <w:ind w:right="16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2 02 04999 10 0000 151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96" w:rsidRDefault="00514E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4E96" w:rsidRDefault="00514E96" w:rsidP="00522FB5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 2. Прочие безвозмездные поступления в бюджеты сельских поселений (028 2 07 05030 10 0000 180)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прогнозе прочих безвозмездных поступлений учитываются средства, подлежащие зачислению в доход </w:t>
      </w: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«Старогутнянское сельское поселение». Доходы по прочим безвозмездным поступлениям, </w:t>
      </w:r>
      <w:r>
        <w:rPr>
          <w:rFonts w:ascii="Times New Roman" w:hAnsi="Times New Roman" w:cs="Times New Roman"/>
          <w:color w:val="000000"/>
          <w:sz w:val="28"/>
          <w:szCs w:val="28"/>
        </w:rPr>
        <w:t>как правило, носят несистемный (разовый) характер.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Default="00514E96" w:rsidP="00522FB5">
      <w:pPr>
        <w:jc w:val="center"/>
        <w:rPr>
          <w:b/>
          <w:color w:val="000000"/>
          <w:szCs w:val="28"/>
        </w:rPr>
      </w:pPr>
      <w:r>
        <w:rPr>
          <w:b/>
          <w:szCs w:val="28"/>
        </w:rPr>
        <w:t>3.3.</w:t>
      </w:r>
      <w:r>
        <w:rPr>
          <w:b/>
          <w:color w:val="000000"/>
          <w:szCs w:val="28"/>
        </w:rPr>
        <w:t xml:space="preserve"> 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(028 2 08 05000 10 0000 180)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Прогноз данных поступлений определяется исходя из необходимости осуществления возвратов сложившихся по факту платежей, так как поступления носят несистемный характер.</w:t>
      </w:r>
    </w:p>
    <w:p w:rsidR="00514E96" w:rsidRDefault="00514E96" w:rsidP="00522F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Default="00514E96" w:rsidP="00522FB5">
      <w:pPr>
        <w:pStyle w:val="ConsPlusNormal"/>
        <w:ind w:firstLine="540"/>
        <w:jc w:val="both"/>
        <w:rPr>
          <w:i/>
        </w:rPr>
      </w:pPr>
    </w:p>
    <w:p w:rsidR="00514E96" w:rsidRPr="0026289A" w:rsidRDefault="00514E96" w:rsidP="00706ADC">
      <w:pPr>
        <w:pStyle w:val="ConsPlusNormal"/>
        <w:ind w:firstLine="540"/>
        <w:jc w:val="both"/>
        <w:rPr>
          <w:i/>
          <w:sz w:val="24"/>
          <w:szCs w:val="24"/>
        </w:rPr>
      </w:pPr>
    </w:p>
    <w:p w:rsidR="00514E96" w:rsidRPr="0026289A" w:rsidRDefault="00514E96" w:rsidP="00706ADC">
      <w:pPr>
        <w:pStyle w:val="ConsPlusNormal"/>
        <w:ind w:firstLine="540"/>
        <w:jc w:val="both"/>
        <w:rPr>
          <w:i/>
          <w:sz w:val="24"/>
          <w:szCs w:val="24"/>
        </w:rPr>
      </w:pPr>
    </w:p>
    <w:p w:rsidR="00514E96" w:rsidRPr="0026289A" w:rsidRDefault="00514E96" w:rsidP="00706ADC">
      <w:pPr>
        <w:pStyle w:val="ConsPlusNormal"/>
        <w:ind w:firstLine="540"/>
        <w:jc w:val="both"/>
        <w:rPr>
          <w:i/>
          <w:sz w:val="24"/>
          <w:szCs w:val="24"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Default="00514E96" w:rsidP="00C16B58">
      <w:pPr>
        <w:spacing w:line="240" w:lineRule="auto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Default="00514E96" w:rsidP="00C16B58">
      <w:pPr>
        <w:spacing w:line="240" w:lineRule="auto"/>
        <w:ind w:firstLine="0"/>
      </w:pPr>
    </w:p>
    <w:p w:rsidR="00514E96" w:rsidRPr="006C4549" w:rsidRDefault="00514E96" w:rsidP="00C16B58">
      <w:pPr>
        <w:spacing w:line="240" w:lineRule="auto"/>
        <w:ind w:firstLine="0"/>
        <w:rPr>
          <w:b/>
          <w:bCs/>
        </w:rPr>
      </w:pPr>
      <w:r>
        <w:t xml:space="preserve">Приложение №2                                                                                                                        </w:t>
      </w:r>
    </w:p>
    <w:p w:rsidR="00514E96" w:rsidRPr="006C4549" w:rsidRDefault="00514E96" w:rsidP="00C16B58">
      <w:pPr>
        <w:spacing w:line="240" w:lineRule="auto"/>
        <w:ind w:firstLine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постановлению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Унечского района от ______ №___                                                                                                                        </w:t>
      </w:r>
    </w:p>
    <w:p w:rsidR="00514E96" w:rsidRPr="006C4549" w:rsidRDefault="00514E96" w:rsidP="00C16B58">
      <w:pPr>
        <w:widowControl w:val="0"/>
        <w:spacing w:line="240" w:lineRule="auto"/>
        <w:jc w:val="center"/>
        <w:rPr>
          <w:b/>
          <w:bCs/>
        </w:rPr>
      </w:pPr>
    </w:p>
    <w:p w:rsidR="00514E96" w:rsidRPr="006C4549" w:rsidRDefault="00514E96" w:rsidP="003352A8">
      <w:pPr>
        <w:widowControl w:val="0"/>
        <w:jc w:val="center"/>
        <w:rPr>
          <w:b/>
          <w:bCs/>
        </w:rPr>
      </w:pPr>
    </w:p>
    <w:p w:rsidR="00514E96" w:rsidRPr="00307D8E" w:rsidRDefault="00514E96" w:rsidP="003352A8">
      <w:pPr>
        <w:widowControl w:val="0"/>
        <w:spacing w:line="240" w:lineRule="auto"/>
        <w:jc w:val="center"/>
        <w:rPr>
          <w:bCs/>
        </w:rPr>
      </w:pPr>
      <w:r w:rsidRPr="00307D8E">
        <w:rPr>
          <w:bCs/>
        </w:rPr>
        <w:t>Методика</w:t>
      </w:r>
    </w:p>
    <w:p w:rsidR="00514E96" w:rsidRDefault="00514E96" w:rsidP="003352A8">
      <w:pPr>
        <w:widowControl w:val="0"/>
        <w:spacing w:line="240" w:lineRule="auto"/>
        <w:jc w:val="center"/>
        <w:rPr>
          <w:b/>
          <w:bCs/>
        </w:rPr>
      </w:pPr>
      <w:r w:rsidRPr="00861839">
        <w:rPr>
          <w:szCs w:val="28"/>
        </w:rPr>
        <w:t>прогнозирования доходов бюджета муниципального образован</w:t>
      </w:r>
      <w:r>
        <w:rPr>
          <w:szCs w:val="28"/>
        </w:rPr>
        <w:t>ия «Унечское городское поселение</w:t>
      </w:r>
      <w:r w:rsidRPr="00861839">
        <w:rPr>
          <w:szCs w:val="28"/>
        </w:rPr>
        <w:t>»</w:t>
      </w:r>
    </w:p>
    <w:p w:rsidR="00514E96" w:rsidRPr="006C4549" w:rsidRDefault="00514E96" w:rsidP="003352A8">
      <w:pPr>
        <w:widowControl w:val="0"/>
        <w:jc w:val="center"/>
        <w:rPr>
          <w:b/>
          <w:bCs/>
        </w:rPr>
      </w:pPr>
    </w:p>
    <w:p w:rsidR="00514E96" w:rsidRPr="006C4549" w:rsidRDefault="00514E96" w:rsidP="003352A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714" w:hanging="357"/>
        <w:jc w:val="center"/>
        <w:outlineLvl w:val="1"/>
        <w:rPr>
          <w:b/>
        </w:rPr>
      </w:pPr>
      <w:r w:rsidRPr="006C4549">
        <w:rPr>
          <w:b/>
        </w:rPr>
        <w:t>Общие положения</w:t>
      </w:r>
    </w:p>
    <w:p w:rsidR="00514E96" w:rsidRPr="000C5086" w:rsidRDefault="00514E96" w:rsidP="003352A8">
      <w:pPr>
        <w:widowControl w:val="0"/>
        <w:spacing w:line="240" w:lineRule="auto"/>
        <w:rPr>
          <w:szCs w:val="28"/>
        </w:rPr>
      </w:pPr>
      <w:r w:rsidRPr="000C5086">
        <w:rPr>
          <w:szCs w:val="28"/>
        </w:rPr>
        <w:t xml:space="preserve">1.1. Настоящая методика определяет </w:t>
      </w:r>
      <w:r>
        <w:rPr>
          <w:szCs w:val="28"/>
        </w:rPr>
        <w:t xml:space="preserve">порядок и </w:t>
      </w:r>
      <w:r w:rsidRPr="000C5086">
        <w:rPr>
          <w:szCs w:val="28"/>
        </w:rPr>
        <w:t>парам</w:t>
      </w:r>
      <w:r>
        <w:rPr>
          <w:szCs w:val="28"/>
        </w:rPr>
        <w:t>етры прогнозирования поступлений</w:t>
      </w:r>
      <w:r w:rsidRPr="000C5086">
        <w:rPr>
          <w:szCs w:val="28"/>
        </w:rPr>
        <w:t xml:space="preserve"> доходов в бюджет  муни</w:t>
      </w:r>
      <w:r>
        <w:rPr>
          <w:szCs w:val="28"/>
        </w:rPr>
        <w:t>ципального образования «Унечское городское поселение</w:t>
      </w:r>
      <w:r w:rsidRPr="000C5086">
        <w:rPr>
          <w:szCs w:val="28"/>
        </w:rPr>
        <w:t xml:space="preserve">»  (далее – методика прогнозирования), главным администратором которых является </w:t>
      </w:r>
      <w:r>
        <w:rPr>
          <w:szCs w:val="28"/>
        </w:rPr>
        <w:t>администрация Унечского района</w:t>
      </w:r>
      <w:r w:rsidRPr="000C5086">
        <w:rPr>
          <w:szCs w:val="28"/>
        </w:rPr>
        <w:t>.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1.2.Прогнозирование  налоговых и неналоговых доходов бюджета муниципального образован</w:t>
      </w:r>
      <w:r>
        <w:rPr>
          <w:szCs w:val="28"/>
        </w:rPr>
        <w:t>ия «Унечское городское поселение</w:t>
      </w:r>
      <w:r w:rsidRPr="000C5086">
        <w:rPr>
          <w:szCs w:val="28"/>
        </w:rPr>
        <w:t xml:space="preserve">» </w:t>
      </w:r>
      <w:r>
        <w:rPr>
          <w:szCs w:val="28"/>
        </w:rPr>
        <w:t>(далее –  бюджет  городского поселения</w:t>
      </w:r>
      <w:r w:rsidRPr="000C5086">
        <w:rPr>
          <w:szCs w:val="28"/>
        </w:rPr>
        <w:t>) осуществляется в соответствии с действующим бюджетным и налоговым законодательством Российской Федерации, законодательством и правовыми актами Брянской области, нормативно- правовыми актами Унечского района</w:t>
      </w:r>
      <w:r>
        <w:rPr>
          <w:szCs w:val="28"/>
        </w:rPr>
        <w:t xml:space="preserve"> и Унечского городского поселения</w:t>
      </w:r>
      <w:r w:rsidRPr="000C5086">
        <w:rPr>
          <w:szCs w:val="28"/>
        </w:rPr>
        <w:t>.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1.3.Расчеты прогноза  налоговых и неналоговых доходов производятся в соответствии со следующими документами и показателями: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-основными направлениями бюджетной и налоговой политики Унечского</w:t>
      </w:r>
      <w:r>
        <w:rPr>
          <w:szCs w:val="28"/>
        </w:rPr>
        <w:t xml:space="preserve"> городского поселения</w:t>
      </w:r>
      <w:r w:rsidRPr="000C5086">
        <w:rPr>
          <w:szCs w:val="28"/>
        </w:rPr>
        <w:t xml:space="preserve"> на очередной финансовый год и плановый период;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-отчетностью об исполнении  бюджета района;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-прогноза доходов  бюджета</w:t>
      </w:r>
      <w:r>
        <w:rPr>
          <w:szCs w:val="28"/>
        </w:rPr>
        <w:t xml:space="preserve"> городского поселения</w:t>
      </w:r>
      <w:r w:rsidRPr="000C5086">
        <w:rPr>
          <w:szCs w:val="28"/>
        </w:rPr>
        <w:t>;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0C5086">
        <w:rPr>
          <w:szCs w:val="28"/>
        </w:rPr>
        <w:t>-оценки посту</w:t>
      </w:r>
      <w:r>
        <w:rPr>
          <w:szCs w:val="28"/>
        </w:rPr>
        <w:t xml:space="preserve">плений платежей в  бюджет городского поселения </w:t>
      </w:r>
      <w:r w:rsidRPr="000C5086">
        <w:rPr>
          <w:szCs w:val="28"/>
        </w:rPr>
        <w:t>в текущем финансовом году.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1.4</w:t>
      </w:r>
      <w:r w:rsidRPr="000C5086">
        <w:rPr>
          <w:szCs w:val="28"/>
        </w:rPr>
        <w:t>.Расчеты прогноза налоговых и неналоговых доходов производятся в разрезе видов доходных источников в соответствии с Бюджетной классификацией Российской Федерации.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  <w:r>
        <w:rPr>
          <w:szCs w:val="28"/>
        </w:rPr>
        <w:t>1.5</w:t>
      </w:r>
      <w:r w:rsidRPr="000C5086">
        <w:rPr>
          <w:szCs w:val="28"/>
        </w:rPr>
        <w:t>.При отсутствии необходимых исходных данных прогноз неналоговых доходов рассчитывается исходя из оценки поступлений этих доходов в текущем финансовом  году.</w:t>
      </w:r>
    </w:p>
    <w:p w:rsidR="00514E96" w:rsidRDefault="00514E96" w:rsidP="003352A8">
      <w:pPr>
        <w:widowControl w:val="0"/>
        <w:spacing w:line="240" w:lineRule="auto"/>
        <w:ind w:firstLine="540"/>
        <w:rPr>
          <w:szCs w:val="28"/>
        </w:rPr>
      </w:pPr>
    </w:p>
    <w:p w:rsidR="00514E96" w:rsidRPr="000C5086" w:rsidRDefault="00514E96" w:rsidP="003352A8">
      <w:pPr>
        <w:widowControl w:val="0"/>
        <w:spacing w:line="240" w:lineRule="auto"/>
        <w:ind w:firstLine="540"/>
        <w:jc w:val="center"/>
        <w:rPr>
          <w:b/>
          <w:szCs w:val="28"/>
        </w:rPr>
      </w:pPr>
      <w:r w:rsidRPr="000C5086">
        <w:rPr>
          <w:b/>
          <w:szCs w:val="28"/>
        </w:rPr>
        <w:t>2.Расчет прогноза налоговых и неналоговых доходов</w:t>
      </w:r>
    </w:p>
    <w:p w:rsidR="00514E96" w:rsidRPr="000C5086" w:rsidRDefault="00514E96" w:rsidP="003352A8">
      <w:pPr>
        <w:widowControl w:val="0"/>
        <w:spacing w:line="240" w:lineRule="auto"/>
        <w:ind w:firstLine="540"/>
        <w:rPr>
          <w:szCs w:val="28"/>
        </w:rPr>
      </w:pPr>
    </w:p>
    <w:p w:rsidR="00514E96" w:rsidRDefault="00514E96" w:rsidP="00FF022B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2.1.</w:t>
      </w:r>
      <w:r w:rsidRPr="005A1356">
        <w:rPr>
          <w:b/>
          <w:color w:val="000000"/>
        </w:rPr>
        <w:t>Государственная пошлина за выдачу органом местного само</w:t>
      </w:r>
      <w:r>
        <w:rPr>
          <w:b/>
          <w:color w:val="000000"/>
        </w:rPr>
        <w:t>управления поселения</w:t>
      </w:r>
      <w:r w:rsidRPr="005A1356">
        <w:rPr>
          <w:b/>
          <w:color w:val="000000"/>
        </w:rPr>
        <w:t xml:space="preserve">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</w:t>
      </w:r>
      <w:r>
        <w:rPr>
          <w:b/>
          <w:color w:val="000000"/>
        </w:rPr>
        <w:t xml:space="preserve"> в бюджеты поселений</w:t>
      </w:r>
    </w:p>
    <w:p w:rsidR="00514E96" w:rsidRPr="005A1356" w:rsidRDefault="00514E96" w:rsidP="00FF022B">
      <w:pPr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(014 1 08 07175</w:t>
      </w:r>
      <w:r w:rsidRPr="005A1356">
        <w:rPr>
          <w:b/>
          <w:color w:val="000000"/>
        </w:rPr>
        <w:t xml:space="preserve"> 01 0000 110)</w:t>
      </w:r>
    </w:p>
    <w:p w:rsidR="00514E96" w:rsidRPr="005A1356" w:rsidRDefault="00514E96" w:rsidP="003352A8">
      <w:pPr>
        <w:spacing w:line="240" w:lineRule="auto"/>
        <w:ind w:firstLine="0"/>
        <w:jc w:val="center"/>
        <w:rPr>
          <w:b/>
          <w:color w:val="000000"/>
        </w:rPr>
      </w:pPr>
    </w:p>
    <w:p w:rsidR="00514E96" w:rsidRDefault="00514E96" w:rsidP="00FF022B">
      <w:pPr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 w:rsidRPr="007C11E5">
        <w:rPr>
          <w:szCs w:val="28"/>
        </w:rPr>
        <w:t>Прогноз посту</w:t>
      </w:r>
      <w:r>
        <w:rPr>
          <w:szCs w:val="28"/>
        </w:rPr>
        <w:t xml:space="preserve">плений государственной </w:t>
      </w:r>
      <w:r w:rsidRPr="00FF022B">
        <w:rPr>
          <w:szCs w:val="28"/>
        </w:rPr>
        <w:t xml:space="preserve">пошлины </w:t>
      </w:r>
      <w:r w:rsidRPr="00FF022B">
        <w:rPr>
          <w:color w:val="000000"/>
        </w:rPr>
        <w:t>за выдачу органом местного само</w:t>
      </w:r>
      <w:r>
        <w:rPr>
          <w:color w:val="000000"/>
        </w:rPr>
        <w:t>управления поселения</w:t>
      </w:r>
      <w:r w:rsidRPr="00FF022B">
        <w:rPr>
          <w:color w:val="000000"/>
        </w:rPr>
        <w:t xml:space="preserve">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</w:r>
      <w:r>
        <w:rPr>
          <w:color w:val="000000"/>
        </w:rPr>
        <w:t xml:space="preserve"> </w:t>
      </w:r>
      <w:r w:rsidRPr="007C11E5">
        <w:rPr>
          <w:szCs w:val="28"/>
        </w:rPr>
        <w:t>осуществляется исходя из показателей количества регистрационных действий на очередной финансовый год и  размеров государственной пошлины, установленных главой 25.3  Налогового кодекса Российской Федерации.</w:t>
      </w:r>
    </w:p>
    <w:p w:rsidR="00514E96" w:rsidRPr="007C11E5" w:rsidRDefault="00514E96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прогнозируемого объема госпошлины применяется метод прямого расчета.</w:t>
      </w:r>
    </w:p>
    <w:p w:rsidR="00514E96" w:rsidRDefault="00514E96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C11E5">
        <w:rPr>
          <w:rFonts w:ascii="Times New Roman" w:hAnsi="Times New Roman" w:cs="Times New Roman"/>
          <w:sz w:val="28"/>
          <w:szCs w:val="28"/>
        </w:rPr>
        <w:t xml:space="preserve"> Прогнозирование государственной п</w:t>
      </w:r>
      <w:r>
        <w:rPr>
          <w:rFonts w:ascii="Times New Roman" w:hAnsi="Times New Roman" w:cs="Times New Roman"/>
          <w:sz w:val="28"/>
          <w:szCs w:val="28"/>
        </w:rPr>
        <w:t xml:space="preserve">ошлины производится по </w:t>
      </w:r>
      <w:r w:rsidRPr="007C11E5">
        <w:rPr>
          <w:rFonts w:ascii="Times New Roman" w:hAnsi="Times New Roman" w:cs="Times New Roman"/>
          <w:sz w:val="28"/>
          <w:szCs w:val="28"/>
        </w:rPr>
        <w:t xml:space="preserve"> формуле:</w:t>
      </w:r>
    </w:p>
    <w:p w:rsidR="00514E96" w:rsidRPr="007C11E5" w:rsidRDefault="00514E96" w:rsidP="00335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Default="00514E96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  <w:r w:rsidRPr="007C17CE">
        <w:rPr>
          <w:b/>
          <w:szCs w:val="28"/>
        </w:rPr>
        <w:t>Пг.=(К х Р), где:</w:t>
      </w:r>
    </w:p>
    <w:p w:rsidR="00514E96" w:rsidRPr="007C17CE" w:rsidRDefault="00514E96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514E96" w:rsidRPr="007C11E5" w:rsidRDefault="00514E96" w:rsidP="003352A8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>П</w:t>
      </w:r>
      <w:r>
        <w:rPr>
          <w:szCs w:val="28"/>
        </w:rPr>
        <w:t>г.</w:t>
      </w:r>
      <w:r w:rsidRPr="007C11E5">
        <w:rPr>
          <w:szCs w:val="28"/>
        </w:rPr>
        <w:t xml:space="preserve"> – сумма госпошлины, прогнозируемая к поступлению;</w:t>
      </w:r>
    </w:p>
    <w:p w:rsidR="00514E96" w:rsidRPr="007C11E5" w:rsidRDefault="00514E96" w:rsidP="003352A8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 xml:space="preserve">К – </w:t>
      </w:r>
      <w:r>
        <w:rPr>
          <w:szCs w:val="28"/>
        </w:rPr>
        <w:t>количество</w:t>
      </w:r>
      <w:r w:rsidRPr="007C11E5">
        <w:rPr>
          <w:szCs w:val="28"/>
        </w:rPr>
        <w:t xml:space="preserve"> регистрационных действий на очередной финансовый год;</w:t>
      </w:r>
    </w:p>
    <w:p w:rsidR="00514E96" w:rsidRPr="007C11E5" w:rsidRDefault="00514E96" w:rsidP="003352A8">
      <w:pPr>
        <w:widowControl w:val="0"/>
        <w:spacing w:line="240" w:lineRule="auto"/>
        <w:ind w:firstLine="539"/>
        <w:rPr>
          <w:szCs w:val="28"/>
        </w:rPr>
      </w:pPr>
      <w:r w:rsidRPr="007C11E5">
        <w:rPr>
          <w:szCs w:val="28"/>
        </w:rPr>
        <w:t xml:space="preserve">Р – </w:t>
      </w:r>
      <w:r>
        <w:rPr>
          <w:szCs w:val="28"/>
        </w:rPr>
        <w:t>размер</w:t>
      </w:r>
      <w:r w:rsidRPr="007C11E5">
        <w:rPr>
          <w:szCs w:val="28"/>
        </w:rPr>
        <w:t xml:space="preserve"> государственной пошлины.</w:t>
      </w:r>
    </w:p>
    <w:p w:rsidR="00514E96" w:rsidRPr="007C11E5" w:rsidRDefault="00514E96" w:rsidP="003352A8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E96" w:rsidRDefault="00514E96" w:rsidP="003352A8">
      <w:pPr>
        <w:widowControl w:val="0"/>
        <w:ind w:firstLine="540"/>
      </w:pPr>
    </w:p>
    <w:p w:rsidR="00514E96" w:rsidRDefault="00514E96" w:rsidP="003352A8">
      <w:pPr>
        <w:widowControl w:val="0"/>
        <w:spacing w:line="240" w:lineRule="auto"/>
        <w:ind w:firstLine="539"/>
        <w:jc w:val="center"/>
        <w:rPr>
          <w:b/>
          <w:bCs/>
        </w:rPr>
      </w:pPr>
      <w:r>
        <w:rPr>
          <w:b/>
          <w:bCs/>
        </w:rPr>
        <w:t>2.2.</w:t>
      </w:r>
      <w:r w:rsidRPr="00000FE7">
        <w:rPr>
          <w:b/>
          <w:bCs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</w:t>
      </w:r>
      <w:r>
        <w:rPr>
          <w:b/>
          <w:bCs/>
        </w:rPr>
        <w:t>надлежащим городским поселениям</w:t>
      </w:r>
    </w:p>
    <w:p w:rsidR="00514E96" w:rsidRPr="00A72BF3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A72BF3">
        <w:rPr>
          <w:b/>
        </w:rPr>
        <w:t>(014 1 11 01050 13 0000 120)</w:t>
      </w:r>
    </w:p>
    <w:p w:rsidR="00514E96" w:rsidRPr="007C11E5" w:rsidRDefault="00514E96" w:rsidP="003352A8">
      <w:pPr>
        <w:widowControl w:val="0"/>
        <w:spacing w:line="240" w:lineRule="auto"/>
        <w:ind w:firstLine="539"/>
        <w:jc w:val="center"/>
      </w:pPr>
    </w:p>
    <w:p w:rsidR="00514E96" w:rsidRDefault="00514E96" w:rsidP="003352A8">
      <w:pPr>
        <w:widowControl w:val="0"/>
        <w:spacing w:line="240" w:lineRule="auto"/>
        <w:ind w:firstLine="539"/>
      </w:pPr>
      <w:r>
        <w:t>Прогноз</w:t>
      </w:r>
      <w:r w:rsidRPr="00000FE7">
        <w:t xml:space="preserve"> поступлений </w:t>
      </w:r>
      <w:r w:rsidRPr="00000FE7">
        <w:rPr>
          <w:bCs/>
        </w:rPr>
        <w:t xml:space="preserve">доходов 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r>
        <w:rPr>
          <w:bCs/>
        </w:rPr>
        <w:t xml:space="preserve">городским поселения </w:t>
      </w:r>
      <w:r w:rsidRPr="00000FE7">
        <w:t>осущес</w:t>
      </w:r>
      <w:r>
        <w:t>твляется исходя из оценки поступлений</w:t>
      </w:r>
      <w:r w:rsidRPr="00000FE7">
        <w:t xml:space="preserve"> доходов </w:t>
      </w:r>
      <w:r>
        <w:t xml:space="preserve"> </w:t>
      </w:r>
      <w:r w:rsidRPr="003426F0">
        <w:t>в текущем финансовом  году</w:t>
      </w:r>
      <w:r w:rsidRPr="00000FE7">
        <w:t>.</w:t>
      </w:r>
    </w:p>
    <w:p w:rsidR="00514E96" w:rsidRPr="00FF022B" w:rsidRDefault="00514E96" w:rsidP="003352A8">
      <w:pPr>
        <w:widowControl w:val="0"/>
        <w:spacing w:line="240" w:lineRule="auto"/>
        <w:ind w:firstLine="539"/>
        <w:rPr>
          <w:b/>
          <w:i/>
        </w:rPr>
      </w:pPr>
    </w:p>
    <w:p w:rsidR="00514E96" w:rsidRPr="005A1356" w:rsidRDefault="00514E96" w:rsidP="00BB22CF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2.3.</w:t>
      </w:r>
      <w:r w:rsidRPr="00BB22CF">
        <w:rPr>
          <w:b/>
          <w:color w:val="000000"/>
        </w:rPr>
        <w:t xml:space="preserve"> </w:t>
      </w:r>
      <w:r w:rsidRPr="005A1356">
        <w:rPr>
          <w:b/>
          <w:color w:val="000000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(001 1 11 05013 13 0000 120) </w:t>
      </w:r>
    </w:p>
    <w:p w:rsidR="00514E96" w:rsidRDefault="00514E96" w:rsidP="003352A8">
      <w:pPr>
        <w:spacing w:line="240" w:lineRule="auto"/>
        <w:jc w:val="center"/>
        <w:rPr>
          <w:b/>
          <w:color w:val="000000"/>
        </w:rPr>
      </w:pPr>
    </w:p>
    <w:p w:rsidR="00514E96" w:rsidRDefault="00514E96" w:rsidP="003352A8">
      <w:pPr>
        <w:spacing w:line="240" w:lineRule="auto"/>
        <w:jc w:val="center"/>
        <w:rPr>
          <w:b/>
          <w:color w:val="000000"/>
        </w:rPr>
      </w:pPr>
      <w:r w:rsidRPr="005A1356">
        <w:rPr>
          <w:b/>
          <w:color w:val="000000"/>
        </w:rPr>
        <w:t>Доходы, получаемые в виде арендной платы, а также средства от продажи права на заключение договоров аренды за земли, находящиеся в соб</w:t>
      </w:r>
      <w:r>
        <w:rPr>
          <w:b/>
          <w:color w:val="000000"/>
        </w:rPr>
        <w:t>ственности городских поселений</w:t>
      </w:r>
      <w:r w:rsidRPr="005A1356">
        <w:rPr>
          <w:b/>
          <w:color w:val="000000"/>
        </w:rPr>
        <w:t xml:space="preserve"> (за исключением земельных участков муниципальных бюджетных и автономных учреждений) </w:t>
      </w:r>
    </w:p>
    <w:p w:rsidR="00514E96" w:rsidRDefault="00514E96" w:rsidP="003352A8">
      <w:pPr>
        <w:spacing w:line="240" w:lineRule="auto"/>
        <w:jc w:val="center"/>
        <w:rPr>
          <w:b/>
          <w:color w:val="000000"/>
        </w:rPr>
      </w:pPr>
      <w:r>
        <w:rPr>
          <w:b/>
          <w:color w:val="000000"/>
        </w:rPr>
        <w:t>(014 1 11 05025 13</w:t>
      </w:r>
      <w:r w:rsidRPr="005A1356">
        <w:rPr>
          <w:b/>
          <w:color w:val="000000"/>
        </w:rPr>
        <w:t xml:space="preserve"> 0000 120) </w:t>
      </w:r>
    </w:p>
    <w:p w:rsidR="00514E96" w:rsidRPr="005A1356" w:rsidRDefault="00514E96" w:rsidP="003352A8">
      <w:pPr>
        <w:spacing w:line="240" w:lineRule="auto"/>
        <w:jc w:val="center"/>
        <w:rPr>
          <w:b/>
          <w:color w:val="000000"/>
        </w:rPr>
      </w:pPr>
    </w:p>
    <w:p w:rsidR="00514E96" w:rsidRDefault="00514E96" w:rsidP="00BB22CF">
      <w:pPr>
        <w:spacing w:line="240" w:lineRule="auto"/>
      </w:pPr>
      <w:r w:rsidRPr="00BB22CF">
        <w:t>Основой</w:t>
      </w:r>
      <w:r>
        <w:t xml:space="preserve"> </w:t>
      </w:r>
      <w:r w:rsidRPr="00BB22CF">
        <w:t>для</w:t>
      </w:r>
      <w:r>
        <w:t xml:space="preserve"> </w:t>
      </w:r>
      <w:r w:rsidRPr="00BB22CF">
        <w:t>расчета</w:t>
      </w:r>
      <w:r>
        <w:t xml:space="preserve"> </w:t>
      </w:r>
      <w:r w:rsidRPr="00BB22CF">
        <w:rPr>
          <w:color w:val="000000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и  доходов, получаемых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</w:r>
      <w:r>
        <w:rPr>
          <w:color w:val="000000"/>
        </w:rPr>
        <w:t xml:space="preserve"> </w:t>
      </w:r>
      <w:r w:rsidRPr="00FF0D6F">
        <w:t xml:space="preserve"> (далее</w:t>
      </w:r>
      <w:r>
        <w:t xml:space="preserve"> – аренда земельных участков), являются: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>
        <w:t>-Бюджетный кодекс Российской Федерации;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>
        <w:t>-Земельный кодекс Российской Федерации;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</w:pPr>
      <w:r>
        <w:t>-нормативные правовые акты Брянской области, Унечского района, Унечского городского поселения устанавливающие порядок определения размера арендной платы за земельные участки.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3E7343">
        <w:t>Объем поступлений доходов</w:t>
      </w:r>
      <w:r>
        <w:t>, получаемых в виде</w:t>
      </w:r>
      <w:r w:rsidRPr="003E7343">
        <w:t xml:space="preserve"> арендной платы за земельные участки</w:t>
      </w:r>
      <w:r>
        <w:t>,</w:t>
      </w:r>
      <w:r w:rsidRPr="003E7343">
        <w:t xml:space="preserve"> рассчитывается исходя из ожидаемых посту</w:t>
      </w:r>
      <w:r>
        <w:t xml:space="preserve">плений текущего года по заключенным договорам аренды </w:t>
      </w:r>
      <w:r w:rsidRPr="003E7343">
        <w:t xml:space="preserve"> с учетом изменения</w:t>
      </w:r>
      <w:r>
        <w:t xml:space="preserve"> бюджетного </w:t>
      </w:r>
      <w:r w:rsidRPr="003E7343">
        <w:t xml:space="preserve"> законода</w:t>
      </w:r>
      <w:r>
        <w:t xml:space="preserve">тельства. </w:t>
      </w:r>
    </w:p>
    <w:p w:rsidR="00514E96" w:rsidRPr="00920668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</w:t>
      </w:r>
      <w:r w:rsidRPr="00A71141">
        <w:rPr>
          <w:rFonts w:ascii="Times New Roman" w:hAnsi="Times New Roman" w:cs="Times New Roman"/>
          <w:sz w:val="28"/>
          <w:szCs w:val="28"/>
        </w:rPr>
        <w:t xml:space="preserve"> поступлений доходов</w:t>
      </w:r>
      <w:r>
        <w:rPr>
          <w:rFonts w:ascii="Times New Roman" w:hAnsi="Times New Roman" w:cs="Times New Roman"/>
          <w:sz w:val="28"/>
          <w:szCs w:val="28"/>
        </w:rPr>
        <w:t xml:space="preserve"> от аренды земельных участков </w:t>
      </w:r>
      <w:r w:rsidRPr="00920668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514E96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</w:p>
    <w:p w:rsidR="00514E96" w:rsidRPr="007C17CE" w:rsidRDefault="00514E96" w:rsidP="003352A8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r w:rsidRPr="007C17CE">
        <w:rPr>
          <w:b/>
          <w:szCs w:val="28"/>
        </w:rPr>
        <w:t>Пар.зем.</w:t>
      </w:r>
      <w:r w:rsidRPr="007C17CE">
        <w:rPr>
          <w:b/>
          <w:sz w:val="24"/>
          <w:szCs w:val="24"/>
        </w:rPr>
        <w:t xml:space="preserve"> </w:t>
      </w:r>
      <w:r>
        <w:rPr>
          <w:b/>
          <w:szCs w:val="28"/>
        </w:rPr>
        <w:t>= О</w:t>
      </w:r>
      <w:r w:rsidRPr="007C17CE">
        <w:rPr>
          <w:b/>
          <w:sz w:val="24"/>
          <w:szCs w:val="24"/>
        </w:rPr>
        <w:t xml:space="preserve"> </w:t>
      </w:r>
      <w:r>
        <w:rPr>
          <w:b/>
          <w:szCs w:val="28"/>
        </w:rPr>
        <w:t xml:space="preserve"> +/- Д</w:t>
      </w:r>
      <w:r w:rsidRPr="007C17CE">
        <w:rPr>
          <w:b/>
          <w:szCs w:val="28"/>
        </w:rPr>
        <w:t xml:space="preserve"> , где:</w:t>
      </w:r>
    </w:p>
    <w:p w:rsidR="00514E96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szCs w:val="28"/>
        </w:rPr>
      </w:pPr>
    </w:p>
    <w:p w:rsidR="00514E96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Пар.зем.- сумма </w:t>
      </w:r>
      <w:r w:rsidRPr="00A71141">
        <w:t>доходов</w:t>
      </w:r>
      <w:r>
        <w:t xml:space="preserve"> от</w:t>
      </w:r>
      <w:r w:rsidRPr="00A71141"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 про</w:t>
      </w:r>
      <w:r>
        <w:rPr>
          <w:szCs w:val="28"/>
        </w:rPr>
        <w:t>гнозируемая к поступлению ;</w:t>
      </w:r>
    </w:p>
    <w:p w:rsidR="00514E96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 xml:space="preserve">О- оценка поступлений </w:t>
      </w:r>
      <w:r w:rsidRPr="00A71141">
        <w:t>доходов</w:t>
      </w:r>
      <w:r>
        <w:t xml:space="preserve"> от</w:t>
      </w:r>
      <w:r w:rsidRPr="00A71141">
        <w:t xml:space="preserve"> арендной платы за земельные участки, а также средства от продажи права на заключение договоров аренды</w:t>
      </w:r>
      <w:r w:rsidRPr="00A71141">
        <w:rPr>
          <w:szCs w:val="28"/>
        </w:rPr>
        <w:t>,</w:t>
      </w:r>
      <w:r>
        <w:rPr>
          <w:szCs w:val="28"/>
        </w:rPr>
        <w:t xml:space="preserve"> в текущем финансовом году;</w:t>
      </w:r>
      <w:r w:rsidRPr="007A4123">
        <w:t xml:space="preserve"> 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  <w:r>
        <w:rPr>
          <w:szCs w:val="28"/>
        </w:rPr>
        <w:t>Д- дополнительные (+) или выпадающие (-) доходы в связи с приобретением (выбытием) объектов аренды, планируемым взысканием дебиторской задолженности или разовым характером сделки.</w:t>
      </w:r>
    </w:p>
    <w:p w:rsidR="00514E96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920668">
        <w:rPr>
          <w:b/>
        </w:rPr>
        <w:t xml:space="preserve">2.4. Доходы от сдачи в аренду имущества, находящегося в оперативном управлении органов управления городских поселений и созданных ими  учреждений (за исключением имущества бюджетных и </w:t>
      </w: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firstLine="539"/>
        <w:rPr>
          <w:b/>
        </w:rPr>
      </w:pPr>
      <w:r w:rsidRPr="00920668">
        <w:rPr>
          <w:b/>
        </w:rPr>
        <w:t xml:space="preserve">         автономных учреждений)</w:t>
      </w:r>
      <w:r>
        <w:rPr>
          <w:b/>
        </w:rPr>
        <w:t xml:space="preserve"> (014</w:t>
      </w:r>
      <w:r w:rsidRPr="00920668">
        <w:rPr>
          <w:b/>
        </w:rPr>
        <w:t xml:space="preserve"> 1 11 05035 13 0000 120) </w:t>
      </w:r>
    </w:p>
    <w:p w:rsidR="00514E96" w:rsidRPr="00920668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920668">
        <w:rPr>
          <w:b/>
        </w:rPr>
        <w:t>Прочие поступления от использования 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</w:t>
      </w:r>
      <w:r>
        <w:rPr>
          <w:b/>
        </w:rPr>
        <w:t>сле казенных) (014</w:t>
      </w:r>
      <w:r w:rsidRPr="00920668">
        <w:rPr>
          <w:b/>
        </w:rPr>
        <w:t xml:space="preserve"> 1 11 09045 13 0000 120)</w:t>
      </w:r>
    </w:p>
    <w:p w:rsidR="00514E96" w:rsidRPr="00920668" w:rsidRDefault="00514E96" w:rsidP="003352A8">
      <w:pPr>
        <w:autoSpaceDE w:val="0"/>
        <w:autoSpaceDN w:val="0"/>
        <w:adjustRightInd w:val="0"/>
        <w:ind w:firstLine="540"/>
      </w:pP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920668">
        <w:t>Основой для расчета доходов от сдачи в аренду имущества являются:</w:t>
      </w: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920668">
        <w:t>-Бюджетный кодекс Российской Федерации;</w:t>
      </w:r>
    </w:p>
    <w:p w:rsidR="00514E96" w:rsidRDefault="00514E96" w:rsidP="003352A8">
      <w:pPr>
        <w:widowControl w:val="0"/>
        <w:spacing w:line="240" w:lineRule="auto"/>
        <w:ind w:firstLine="539"/>
      </w:pPr>
      <w:r w:rsidRPr="00920668">
        <w:t xml:space="preserve">  -решение Унечского городского Совета народных депутатов №1-174 от 29.02.2008г.  «Об утверждении Положения о порядке  сдачи в аренду нежилых помещений, находящихся муниципальной собственности  муниципального образования «Унечское городское поселение»</w:t>
      </w:r>
      <w:r>
        <w:t>;</w:t>
      </w:r>
    </w:p>
    <w:p w:rsidR="00514E96" w:rsidRPr="00920668" w:rsidRDefault="00514E96" w:rsidP="003352A8">
      <w:pPr>
        <w:widowControl w:val="0"/>
        <w:spacing w:line="240" w:lineRule="auto"/>
        <w:ind w:firstLine="539"/>
      </w:pPr>
      <w:r w:rsidRPr="00920668">
        <w:t xml:space="preserve">   -решение Унечского городског</w:t>
      </w:r>
      <w:r>
        <w:t>о Совета народных депутатов №3-42 от 26.12.2014</w:t>
      </w:r>
      <w:r w:rsidRPr="00920668">
        <w:t>г.  «Об</w:t>
      </w:r>
      <w:r>
        <w:t xml:space="preserve"> установлении размера платы за пользование жилым помещением (платы за наем) по договорам социального найма и договорам найма жилых помещений  муниципального жилого фонда МО</w:t>
      </w:r>
      <w:r w:rsidRPr="00920668">
        <w:t xml:space="preserve"> «Унечское городское поселение»</w:t>
      </w:r>
      <w:r>
        <w:t>.</w:t>
      </w: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920668">
        <w:t>Объем поступлений доходов, получаемых в виде арендной платы за муниципальное имущество</w:t>
      </w:r>
      <w:r>
        <w:t>,</w:t>
      </w:r>
      <w:r w:rsidRPr="00920668">
        <w:t xml:space="preserve"> рассчитывается исходя из ожидаемых поступлений текущего года по заключенным договорам аренды  с учетом изменений по заключенным договорам аренды и результатам претензионной работы по следующей формуле: </w:t>
      </w: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</w:p>
    <w:p w:rsidR="00514E96" w:rsidRPr="00920668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668">
        <w:rPr>
          <w:rFonts w:ascii="Times New Roman" w:hAnsi="Times New Roman" w:cs="Times New Roman"/>
          <w:b/>
          <w:sz w:val="28"/>
          <w:szCs w:val="28"/>
        </w:rPr>
        <w:t>Пар.им. = О +/- Д, где:</w:t>
      </w:r>
    </w:p>
    <w:p w:rsidR="00514E96" w:rsidRPr="00920668" w:rsidRDefault="00514E96" w:rsidP="00335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Pr="00920668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68">
        <w:rPr>
          <w:rFonts w:ascii="Times New Roman" w:hAnsi="Times New Roman" w:cs="Times New Roman"/>
          <w:sz w:val="28"/>
          <w:szCs w:val="28"/>
        </w:rPr>
        <w:t>Пар.им.- сумма доходов от арендной платы за муниципальное имущество, прогнозируемая к поступлению в бюджет;</w:t>
      </w:r>
    </w:p>
    <w:p w:rsidR="00514E96" w:rsidRPr="00920668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68">
        <w:rPr>
          <w:rFonts w:ascii="Times New Roman" w:hAnsi="Times New Roman" w:cs="Times New Roman"/>
          <w:sz w:val="28"/>
          <w:szCs w:val="28"/>
        </w:rPr>
        <w:t xml:space="preserve">О- сумма годовых начислений доходов от арендной платы за муниципальное имущество согласно заключенным договорам аренды; </w:t>
      </w:r>
    </w:p>
    <w:p w:rsidR="00514E96" w:rsidRPr="00920668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0668">
        <w:rPr>
          <w:rFonts w:ascii="Times New Roman" w:hAnsi="Times New Roman" w:cs="Times New Roman"/>
          <w:sz w:val="28"/>
          <w:szCs w:val="28"/>
        </w:rPr>
        <w:t>Д - дополнительные (+) или выпадающие (-) доходы от сдачи в аренду муниципального имущества в связи с увеличением (сокращением) площадей муниципального имущества, сдаваемого в аренду, планируемым взысканием дебиторской задолженности.</w:t>
      </w:r>
    </w:p>
    <w:p w:rsidR="00514E96" w:rsidRPr="00920668" w:rsidRDefault="00514E96" w:rsidP="003352A8">
      <w:pPr>
        <w:rPr>
          <w:color w:val="000000"/>
          <w:szCs w:val="28"/>
        </w:rPr>
      </w:pPr>
    </w:p>
    <w:p w:rsidR="00514E96" w:rsidRPr="008A3254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 xml:space="preserve">2.5.Доходы от перечисления части прибыли, остающейся после </w:t>
      </w:r>
    </w:p>
    <w:p w:rsidR="00514E96" w:rsidRPr="008A3254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уплаты  налогов и иных обяз</w:t>
      </w:r>
      <w:r>
        <w:rPr>
          <w:b/>
        </w:rPr>
        <w:t>ательных платежей муниципальных</w:t>
      </w:r>
      <w:r w:rsidRPr="008A3254">
        <w:rPr>
          <w:b/>
        </w:rPr>
        <w:t xml:space="preserve"> </w:t>
      </w:r>
    </w:p>
    <w:p w:rsidR="00514E96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унит</w:t>
      </w:r>
      <w:r>
        <w:rPr>
          <w:b/>
        </w:rPr>
        <w:t>арных предприятий</w:t>
      </w:r>
      <w:r w:rsidRPr="008A3254">
        <w:rPr>
          <w:b/>
        </w:rPr>
        <w:t xml:space="preserve">, созданных городскими поселениями </w:t>
      </w:r>
    </w:p>
    <w:p w:rsidR="00514E96" w:rsidRPr="008A3254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8A3254">
        <w:rPr>
          <w:b/>
        </w:rPr>
        <w:t>(014 1 11 07015 13 0000 120)</w:t>
      </w:r>
    </w:p>
    <w:p w:rsidR="00514E96" w:rsidRPr="008A3254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</w:p>
    <w:p w:rsidR="00514E96" w:rsidRPr="008A3254" w:rsidRDefault="00514E96" w:rsidP="003352A8">
      <w:pPr>
        <w:widowControl w:val="0"/>
        <w:spacing w:line="240" w:lineRule="auto"/>
        <w:ind w:firstLine="540"/>
        <w:rPr>
          <w:szCs w:val="28"/>
        </w:rPr>
      </w:pPr>
      <w:r w:rsidRPr="008A3254">
        <w:rPr>
          <w:szCs w:val="28"/>
        </w:rPr>
        <w:tab/>
        <w:t xml:space="preserve">Прогнозирование поступлений </w:t>
      </w:r>
      <w:r w:rsidRPr="008A3254">
        <w:t>доходов от перечисления части  прибыли, остающейся после уплаты  налогов и иных обяз</w:t>
      </w:r>
      <w:r>
        <w:t>ательных платежей муниципальных унитарных предприятий</w:t>
      </w:r>
      <w:r w:rsidRPr="008A3254">
        <w:t xml:space="preserve">, созданных городскими поселениями осуществляется </w:t>
      </w:r>
      <w:r w:rsidRPr="008A3254">
        <w:rPr>
          <w:szCs w:val="28"/>
        </w:rPr>
        <w:t xml:space="preserve">исходя   из </w:t>
      </w:r>
      <w:r w:rsidRPr="008A3254">
        <w:t xml:space="preserve"> суммы ожидаемой чистой прибыли предприятий в расчетном году и</w:t>
      </w:r>
      <w:r w:rsidRPr="008A3254">
        <w:rPr>
          <w:szCs w:val="28"/>
        </w:rPr>
        <w:t xml:space="preserve"> норматива отчисления от прибыли, установленного решением Унечского городского Совета народных депутатов №1-210 от 24.10.2008г. «Об утверждении положения о порядке перечисления в местный бюджет части прибыли муниципальных унитарных предприятий» по формуле:</w:t>
      </w:r>
    </w:p>
    <w:p w:rsidR="00514E96" w:rsidRPr="008A3254" w:rsidRDefault="00514E96" w:rsidP="003352A8">
      <w:pPr>
        <w:widowControl w:val="0"/>
        <w:spacing w:line="240" w:lineRule="auto"/>
        <w:ind w:firstLine="540"/>
      </w:pP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jc w:val="left"/>
        <w:outlineLvl w:val="1"/>
        <w:rPr>
          <w:b/>
          <w:szCs w:val="28"/>
        </w:rPr>
      </w:pPr>
      <w:r w:rsidRPr="008A3254">
        <w:rPr>
          <w:b/>
          <w:szCs w:val="28"/>
        </w:rPr>
        <w:t>Ппр. муп.</w:t>
      </w:r>
      <w:r w:rsidRPr="008A3254">
        <w:rPr>
          <w:b/>
          <w:sz w:val="24"/>
          <w:szCs w:val="24"/>
        </w:rPr>
        <w:t xml:space="preserve"> </w:t>
      </w:r>
      <w:r w:rsidRPr="008A3254">
        <w:rPr>
          <w:b/>
          <w:szCs w:val="28"/>
        </w:rPr>
        <w:t>= О</w:t>
      </w:r>
      <w:r w:rsidRPr="008A3254">
        <w:rPr>
          <w:b/>
          <w:sz w:val="24"/>
          <w:szCs w:val="24"/>
        </w:rPr>
        <w:t xml:space="preserve"> </w:t>
      </w:r>
      <w:r w:rsidRPr="008A3254">
        <w:rPr>
          <w:b/>
          <w:szCs w:val="28"/>
        </w:rPr>
        <w:t>х Н, где:</w:t>
      </w: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>
        <w:rPr>
          <w:szCs w:val="28"/>
        </w:rPr>
        <w:t>Ппр. муп.- сумма</w:t>
      </w:r>
      <w:r w:rsidRPr="008A3254">
        <w:t xml:space="preserve"> доходов от перечисления части прибыли, остающейся после уплаты  налогов и иных обязательных платежей муниципальными унитарными предприятиями</w:t>
      </w:r>
      <w:r>
        <w:t>,</w:t>
      </w:r>
      <w:r w:rsidRPr="008A3254">
        <w:rPr>
          <w:szCs w:val="28"/>
        </w:rPr>
        <w:t xml:space="preserve"> прогнозируемая к поступлению;</w:t>
      </w: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8A3254">
        <w:rPr>
          <w:szCs w:val="28"/>
        </w:rPr>
        <w:t xml:space="preserve">О- </w:t>
      </w:r>
      <w:r w:rsidRPr="008A3254">
        <w:t>суммы ожидаемой чистой прибыли предприятий в расчетном году</w:t>
      </w:r>
      <w:r w:rsidRPr="008A3254">
        <w:rPr>
          <w:szCs w:val="28"/>
        </w:rPr>
        <w:t>;</w:t>
      </w: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8A3254">
        <w:rPr>
          <w:szCs w:val="28"/>
        </w:rPr>
        <w:t>Н- норматива отчисления от прибыли.</w:t>
      </w:r>
    </w:p>
    <w:p w:rsidR="00514E96" w:rsidRPr="00920668" w:rsidRDefault="00514E96" w:rsidP="003352A8">
      <w:pPr>
        <w:autoSpaceDE w:val="0"/>
        <w:autoSpaceDN w:val="0"/>
        <w:adjustRightInd w:val="0"/>
        <w:ind w:firstLine="540"/>
        <w:jc w:val="center"/>
        <w:rPr>
          <w:i/>
        </w:rPr>
      </w:pP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 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(014</w:t>
      </w:r>
      <w:r w:rsidRPr="008A3254">
        <w:rPr>
          <w:b/>
        </w:rPr>
        <w:t xml:space="preserve"> 1 13 01540 13 0000 130)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 xml:space="preserve">Прочие доходы   от оказания платных услуг (работ) получателями средств бюджетов городских поселений (001 </w:t>
      </w:r>
      <w:r w:rsidRPr="008A3254">
        <w:rPr>
          <w:b/>
          <w:szCs w:val="20"/>
        </w:rPr>
        <w:t>1 13 01995 13 0000 130</w:t>
      </w:r>
      <w:r w:rsidRPr="008A3254">
        <w:rPr>
          <w:b/>
        </w:rPr>
        <w:t>)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 xml:space="preserve">Доходы, поступающие в порядке возмещения расходов, понесенных в связи с эксплуатацией имущества городских поселений 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>
        <w:rPr>
          <w:b/>
        </w:rPr>
        <w:t>(014</w:t>
      </w:r>
      <w:r w:rsidRPr="008A3254">
        <w:rPr>
          <w:b/>
        </w:rPr>
        <w:t xml:space="preserve"> </w:t>
      </w:r>
      <w:r w:rsidRPr="008A3254">
        <w:rPr>
          <w:b/>
          <w:szCs w:val="20"/>
        </w:rPr>
        <w:t>1 13 02065 13 0000 130</w:t>
      </w:r>
      <w:r w:rsidRPr="008A3254">
        <w:rPr>
          <w:b/>
        </w:rPr>
        <w:t>)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8A3254">
        <w:rPr>
          <w:b/>
        </w:rPr>
        <w:t>Прочие доходы от компенсации затрат бюджетов городских поселений</w:t>
      </w:r>
      <w:r>
        <w:rPr>
          <w:b/>
        </w:rPr>
        <w:t xml:space="preserve"> (014</w:t>
      </w:r>
      <w:r w:rsidRPr="008A3254">
        <w:rPr>
          <w:b/>
        </w:rPr>
        <w:t xml:space="preserve"> </w:t>
      </w:r>
      <w:r w:rsidRPr="008A3254">
        <w:rPr>
          <w:b/>
          <w:szCs w:val="20"/>
        </w:rPr>
        <w:t>1 13 02995 13 0000 130</w:t>
      </w:r>
      <w:r w:rsidRPr="008A3254">
        <w:rPr>
          <w:b/>
        </w:rPr>
        <w:t>)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</w:rPr>
      </w:pP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539"/>
        <w:jc w:val="center"/>
        <w:rPr>
          <w:b/>
          <w:szCs w:val="28"/>
        </w:rPr>
      </w:pP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</w:pPr>
      <w:r w:rsidRPr="008A3254">
        <w:tab/>
        <w:t>Планирование поступлений платы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поселений, прочих доходов   от оказания платных услуг (работ) получателями средств бюджетов городских поселений, доходов, поступающих в порядке возмещения расходов, понесенных в связи с эксплуатацией имущества городских поселений, прочих доходов от компенсации затрат бюджетов городских поселений (далее – доходы от оказания платных услуг) осуществляется на основании: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8A3254">
        <w:tab/>
        <w:t>-Бюджетного кодекса Российской Федерации;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0"/>
      </w:pPr>
      <w:r w:rsidRPr="008A3254">
        <w:tab/>
        <w:t>-действующих порядков установления и исчисления доходов от оказания платных услуг, установленных нормативными правовыми актами городского поселения.</w:t>
      </w:r>
      <w:r w:rsidRPr="008A3254">
        <w:tab/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539"/>
      </w:pPr>
      <w:r w:rsidRPr="008A3254">
        <w:t>Расчет прогноза поступлений доходов от оказания платных услуг исходя из объемов ожидаемых платежей в текущем финансовом году за вычетом поступлений, носящих разовый характер, с учетом дополнительных (или выпадающих) доходов бюджета городского поселения в очередном финансовом году, связанных с прогнозируемым изменением объема оказываемых услуг, изменением порядков установления и исчисления данных доходов, установленных нормативными правовыми актами, и иными причинами по формуле:</w:t>
      </w:r>
    </w:p>
    <w:p w:rsidR="00514E96" w:rsidRPr="008A3254" w:rsidRDefault="00514E96" w:rsidP="003352A8">
      <w:pPr>
        <w:autoSpaceDE w:val="0"/>
        <w:autoSpaceDN w:val="0"/>
        <w:adjustRightInd w:val="0"/>
        <w:spacing w:line="240" w:lineRule="auto"/>
        <w:ind w:firstLine="539"/>
      </w:pPr>
    </w:p>
    <w:p w:rsidR="00514E96" w:rsidRPr="008A3254" w:rsidRDefault="00514E96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  <w:r w:rsidRPr="008A3254">
        <w:rPr>
          <w:b/>
          <w:szCs w:val="28"/>
        </w:rPr>
        <w:t>Ппл. У. = О +/- Д, где:</w:t>
      </w:r>
    </w:p>
    <w:p w:rsidR="00514E96" w:rsidRPr="008A3254" w:rsidRDefault="00514E96" w:rsidP="003352A8">
      <w:pPr>
        <w:widowControl w:val="0"/>
        <w:spacing w:line="240" w:lineRule="auto"/>
        <w:ind w:firstLine="539"/>
        <w:jc w:val="left"/>
        <w:rPr>
          <w:b/>
          <w:szCs w:val="28"/>
        </w:rPr>
      </w:pPr>
    </w:p>
    <w:p w:rsidR="00514E96" w:rsidRPr="008A3254" w:rsidRDefault="00514E96" w:rsidP="003352A8">
      <w:pPr>
        <w:widowControl w:val="0"/>
        <w:spacing w:line="240" w:lineRule="auto"/>
        <w:ind w:firstLine="539"/>
        <w:rPr>
          <w:szCs w:val="28"/>
        </w:rPr>
      </w:pPr>
      <w:r w:rsidRPr="008A3254">
        <w:rPr>
          <w:szCs w:val="28"/>
        </w:rPr>
        <w:t xml:space="preserve">Ппл.у.- сумма </w:t>
      </w:r>
      <w:r w:rsidRPr="008A3254">
        <w:t>доходов от оказания платных услуг</w:t>
      </w:r>
      <w:r w:rsidRPr="008A3254">
        <w:rPr>
          <w:szCs w:val="28"/>
        </w:rPr>
        <w:t xml:space="preserve"> прогнозируемая к поступлению в бюджет;</w:t>
      </w:r>
    </w:p>
    <w:p w:rsidR="00514E96" w:rsidRPr="008A3254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8A3254">
        <w:rPr>
          <w:szCs w:val="28"/>
        </w:rPr>
        <w:t xml:space="preserve">О- оценка поступлений  </w:t>
      </w:r>
      <w:r w:rsidRPr="008A3254">
        <w:t>доходов от оказания платных услуг</w:t>
      </w:r>
      <w:r w:rsidRPr="008A3254">
        <w:rPr>
          <w:szCs w:val="28"/>
        </w:rPr>
        <w:t xml:space="preserve"> в текущем финансовом году;</w:t>
      </w:r>
      <w:r w:rsidRPr="008A3254">
        <w:t xml:space="preserve"> </w:t>
      </w:r>
    </w:p>
    <w:p w:rsidR="00514E96" w:rsidRPr="008A3254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3254">
        <w:rPr>
          <w:rFonts w:ascii="Times New Roman" w:hAnsi="Times New Roman" w:cs="Times New Roman"/>
          <w:sz w:val="28"/>
          <w:szCs w:val="28"/>
        </w:rPr>
        <w:t>Д - дополнительные (+) или выпадающие (-) доходы от оказания платных услуг в связи с прогнозируемым изменением объема оказываемых услуг, изменением порядков установления и исчисления данных доходов.</w:t>
      </w:r>
    </w:p>
    <w:p w:rsidR="00514E96" w:rsidRPr="00920668" w:rsidRDefault="00514E96" w:rsidP="003352A8">
      <w:pPr>
        <w:autoSpaceDE w:val="0"/>
        <w:autoSpaceDN w:val="0"/>
        <w:adjustRightInd w:val="0"/>
        <w:ind w:firstLine="540"/>
        <w:jc w:val="center"/>
        <w:rPr>
          <w:b/>
          <w:i/>
          <w:sz w:val="27"/>
          <w:szCs w:val="27"/>
        </w:rPr>
      </w:pP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 от продажи квартир, находящихся в собственности городских поселений (014 1 14 01050 13 0000 410)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реализации  имущества, находящегося в оперативном   управлении учреждений, находящихся   в ведении органов управления городских поселений   (за исключением имущества муниципальных бюджетных и автономных учреждений), в части реализации основных средств по указанному имуществу (014 1 14 02052 13 0000 410)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Доходы от реализации иного имущества,   находящегося в собственности городских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(014 1 14 02053 13 0000 410)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 xml:space="preserve">Доходы от реализации недвижимого имущества бюджетных, автономных учреждений, находящегося в собственности городских поселений, в части реализации основных средств 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(014 1 14 02058 13 0000 410)</w:t>
      </w:r>
    </w:p>
    <w:p w:rsidR="00514E96" w:rsidRPr="00B34E05" w:rsidRDefault="00514E96" w:rsidP="003352A8">
      <w:pPr>
        <w:spacing w:line="240" w:lineRule="auto"/>
        <w:rPr>
          <w:b/>
        </w:rPr>
      </w:pPr>
      <w:r w:rsidRPr="00B34E05">
        <w:rPr>
          <w:b/>
        </w:rPr>
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(0</w:t>
      </w:r>
      <w:r>
        <w:rPr>
          <w:b/>
        </w:rPr>
        <w:t>01</w:t>
      </w:r>
      <w:r w:rsidRPr="00B34E05">
        <w:rPr>
          <w:b/>
        </w:rPr>
        <w:t xml:space="preserve"> 1 14 06013 13 0000 430)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 </w:t>
      </w:r>
    </w:p>
    <w:p w:rsidR="00514E96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(014 1 14 06025 13 0000 430 )</w:t>
      </w:r>
    </w:p>
    <w:p w:rsidR="00514E96" w:rsidRDefault="00514E96" w:rsidP="00B539E3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 </w:t>
      </w:r>
    </w:p>
    <w:p w:rsidR="00514E96" w:rsidRPr="008224E9" w:rsidRDefault="00514E96" w:rsidP="00B539E3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8224E9">
        <w:rPr>
          <w:b/>
        </w:rPr>
        <w:t>(001 1 14 06313 13 0000 430)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</w:rPr>
      </w:pPr>
      <w:r w:rsidRPr="00B34E05">
        <w:rPr>
          <w:b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 (014</w:t>
      </w:r>
      <w:r>
        <w:rPr>
          <w:b/>
        </w:rPr>
        <w:t xml:space="preserve"> 1 14 06325 13</w:t>
      </w:r>
      <w:r w:rsidRPr="00B34E05">
        <w:rPr>
          <w:b/>
        </w:rPr>
        <w:t xml:space="preserve"> 0000 430)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B34E05">
        <w:t>Основой для расчета доходов от реализации имущества являются: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-Бюджетный кодекс Российской Федерации;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B34E05">
        <w:t>-Земельный кодекс Российской Федерации;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</w:pPr>
      <w:r w:rsidRPr="00B34E05">
        <w:t>-нормативные правовые акты Брянской области и Унечского городского поселения устанавливающие порядок продажи земельных участков и приватизации муниципального имущества.</w:t>
      </w:r>
    </w:p>
    <w:p w:rsidR="00514E96" w:rsidRPr="00B34E05" w:rsidRDefault="00514E96" w:rsidP="003352A8">
      <w:pPr>
        <w:widowControl w:val="0"/>
        <w:spacing w:line="240" w:lineRule="auto"/>
      </w:pPr>
      <w:r w:rsidRPr="00B34E05">
        <w:t xml:space="preserve">  Планирование данных поступлений на очередной финансовый год производится на основании прогнозного Плана приватизации муниципального имущества на очередной финансовый год. 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39"/>
        <w:rPr>
          <w:sz w:val="27"/>
          <w:szCs w:val="27"/>
        </w:rPr>
      </w:pPr>
      <w:r w:rsidRPr="00B34E05">
        <w:t>Доходы от реализации имущества и земельных участков, находящихся в муниципальной собственности, прогнозируются исходя из размера площади планируемых к реализации объектов (земельных участков), прогноза стоимости реализуемых объектов (земельных участков), оценки рыночной стоимости объектов недвижимости и  земельных участков</w:t>
      </w:r>
      <w:r w:rsidRPr="00B34E05">
        <w:rPr>
          <w:sz w:val="27"/>
          <w:szCs w:val="27"/>
        </w:rPr>
        <w:t>.</w:t>
      </w:r>
    </w:p>
    <w:p w:rsidR="00514E96" w:rsidRPr="00B34E05" w:rsidRDefault="00514E96" w:rsidP="003352A8">
      <w:pPr>
        <w:autoSpaceDE w:val="0"/>
        <w:autoSpaceDN w:val="0"/>
        <w:adjustRightInd w:val="0"/>
        <w:spacing w:line="240" w:lineRule="auto"/>
        <w:ind w:firstLine="539"/>
      </w:pPr>
      <w:r w:rsidRPr="00B34E05">
        <w:rPr>
          <w:sz w:val="27"/>
          <w:szCs w:val="27"/>
        </w:rPr>
        <w:t xml:space="preserve"> </w:t>
      </w:r>
      <w:r w:rsidRPr="00B34E05">
        <w:t>При планировании доходов от реализации имущества и земельных участков вправе учесть риски, связанные с отсутствием спроса (заявлений) на объекты, запланированные к реализации, а также порядок оплаты (единовременно или в рассрочку).</w:t>
      </w:r>
    </w:p>
    <w:p w:rsidR="00514E96" w:rsidRPr="00920668" w:rsidRDefault="00514E96" w:rsidP="003352A8">
      <w:pPr>
        <w:autoSpaceDE w:val="0"/>
        <w:autoSpaceDN w:val="0"/>
        <w:adjustRightInd w:val="0"/>
        <w:spacing w:line="240" w:lineRule="auto"/>
        <w:ind w:firstLine="539"/>
        <w:rPr>
          <w:i/>
        </w:rPr>
      </w:pPr>
    </w:p>
    <w:p w:rsidR="00514E96" w:rsidRPr="006D6321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6D6321">
        <w:rPr>
          <w:b/>
          <w:szCs w:val="28"/>
        </w:rPr>
        <w:t>Платежи, взимаемые органами управления (организациями) городских поселений  за выполнение определенных функций</w:t>
      </w:r>
    </w:p>
    <w:p w:rsidR="00514E96" w:rsidRPr="006D6321" w:rsidRDefault="00514E96" w:rsidP="003352A8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b/>
          <w:szCs w:val="28"/>
        </w:rPr>
      </w:pPr>
      <w:r w:rsidRPr="006D6321">
        <w:rPr>
          <w:b/>
          <w:szCs w:val="28"/>
        </w:rPr>
        <w:t>(014 1 15 02050 13 0000 140)</w:t>
      </w:r>
    </w:p>
    <w:p w:rsidR="00514E96" w:rsidRPr="006D6321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514E96" w:rsidRPr="006D6321" w:rsidRDefault="00514E96" w:rsidP="006D6321">
      <w:pPr>
        <w:autoSpaceDE w:val="0"/>
        <w:autoSpaceDN w:val="0"/>
        <w:adjustRightInd w:val="0"/>
        <w:spacing w:line="240" w:lineRule="auto"/>
        <w:ind w:firstLine="540"/>
        <w:outlineLvl w:val="2"/>
      </w:pPr>
      <w:r w:rsidRPr="006D6321">
        <w:t xml:space="preserve">Основой для расчета </w:t>
      </w:r>
      <w:r w:rsidRPr="006D6321">
        <w:rPr>
          <w:szCs w:val="28"/>
        </w:rPr>
        <w:t xml:space="preserve">платежей, взимаемые органами управления (организациями) городских поселений  за выполнение определенных функций </w:t>
      </w:r>
      <w:r w:rsidRPr="006D6321">
        <w:t>являются:</w:t>
      </w:r>
    </w:p>
    <w:p w:rsidR="00514E96" w:rsidRPr="006D6321" w:rsidRDefault="00514E96" w:rsidP="006D6321">
      <w:pPr>
        <w:autoSpaceDE w:val="0"/>
        <w:autoSpaceDN w:val="0"/>
        <w:adjustRightInd w:val="0"/>
        <w:spacing w:line="240" w:lineRule="auto"/>
        <w:ind w:left="709" w:firstLine="0"/>
      </w:pPr>
      <w:r w:rsidRPr="006D6321">
        <w:t>-Бюджетный кодекс Российской Федерации;</w:t>
      </w:r>
    </w:p>
    <w:p w:rsidR="00514E96" w:rsidRPr="006D6321" w:rsidRDefault="00514E96" w:rsidP="006D6321">
      <w:pPr>
        <w:autoSpaceDE w:val="0"/>
        <w:autoSpaceDN w:val="0"/>
        <w:adjustRightInd w:val="0"/>
        <w:spacing w:line="240" w:lineRule="auto"/>
      </w:pPr>
      <w:r w:rsidRPr="006D6321">
        <w:t xml:space="preserve">-иные нормативно-правовые акты Российской Федерации и Унечского городского поселения. </w:t>
      </w:r>
    </w:p>
    <w:p w:rsidR="00514E96" w:rsidRPr="006D6321" w:rsidRDefault="00514E96" w:rsidP="006D6321">
      <w:pPr>
        <w:autoSpaceDE w:val="0"/>
        <w:autoSpaceDN w:val="0"/>
        <w:adjustRightInd w:val="0"/>
        <w:spacing w:line="240" w:lineRule="auto"/>
        <w:ind w:firstLine="539"/>
      </w:pPr>
      <w:r w:rsidRPr="006D6321">
        <w:t xml:space="preserve">Прогноз поступлений </w:t>
      </w:r>
      <w:r w:rsidRPr="006D6321">
        <w:rPr>
          <w:szCs w:val="28"/>
        </w:rPr>
        <w:t>платежей, взимаемые органами управления (организациями) городских поселений  за выполнение определенных функций</w:t>
      </w:r>
      <w:r w:rsidRPr="006D6321">
        <w:t xml:space="preserve"> рассчитывается исходя из ожидаемых поступлений в текущем финансовом году за вычетом поступлений, носящих разовый характер, с учетом дополнительных (или выпадающих) доходов бюджета, связанных с планируемым изменением в очередном финансовом году законодательства Российской Федерации по следующей формуле:</w:t>
      </w:r>
    </w:p>
    <w:p w:rsidR="00514E96" w:rsidRPr="006D6321" w:rsidRDefault="00514E96" w:rsidP="006D63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Ппвф</w:t>
      </w:r>
      <w:r w:rsidRPr="006D6321">
        <w:rPr>
          <w:rFonts w:ascii="Times New Roman" w:hAnsi="Times New Roman" w:cs="Times New Roman"/>
          <w:b/>
          <w:sz w:val="28"/>
          <w:szCs w:val="28"/>
        </w:rPr>
        <w:t>. = О +/- Д, где:</w:t>
      </w:r>
    </w:p>
    <w:p w:rsidR="00514E96" w:rsidRPr="006D6321" w:rsidRDefault="00514E96" w:rsidP="006D63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Pr="006D6321" w:rsidRDefault="00514E96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Ппвф</w:t>
      </w:r>
      <w:r w:rsidRPr="006D6321">
        <w:rPr>
          <w:rFonts w:ascii="Times New Roman" w:hAnsi="Times New Roman" w:cs="Times New Roman"/>
          <w:sz w:val="28"/>
          <w:szCs w:val="28"/>
        </w:rPr>
        <w:t>.- сумма платежей  за выполнение определенных функций, прогнозируемая к поступлению в бюджет;</w:t>
      </w:r>
    </w:p>
    <w:p w:rsidR="00514E96" w:rsidRPr="006D6321" w:rsidRDefault="00514E96" w:rsidP="006D6321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6D6321">
        <w:rPr>
          <w:szCs w:val="28"/>
        </w:rPr>
        <w:t xml:space="preserve">О- оценка поступлений платежей  за выполнение определенных функций,  в текущем финансовом году; </w:t>
      </w:r>
    </w:p>
    <w:p w:rsidR="00514E96" w:rsidRPr="006D6321" w:rsidRDefault="00514E96" w:rsidP="006D63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6321">
        <w:rPr>
          <w:rFonts w:ascii="Times New Roman" w:hAnsi="Times New Roman" w:cs="Times New Roman"/>
          <w:sz w:val="28"/>
          <w:szCs w:val="28"/>
        </w:rPr>
        <w:t>Д- дополнительные (+) или выпадающие (-) платежи  за выполнение определенных функций, носящим разовый характер, с учетом дополнительных (или выпадающих) доходов бюджета, связанных с планируемым изменением бюджетного законодательства.</w:t>
      </w:r>
    </w:p>
    <w:p w:rsidR="00514E96" w:rsidRPr="006D6321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40"/>
        <w:rPr>
          <w:szCs w:val="28"/>
        </w:rPr>
      </w:pP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Денежные взыскания (штрафы) за нарушение бюджетного законодательства (в части бюджетов городских поселений)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(014 1 16 18050 13 0000 140)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 (014 1 16 23051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 (014 1 16 23052 13 0000 140 )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городских поселений) 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(014 1 16 32000 13 0000 140)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городских поселений (014 1 16 33050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Поступления сумм в возмещение вреда, причиняемого автомобильным дорогам местного значения транспортными средствами, осуществляющие перевозки тяжеловесных и (или) крупногабаритных грузов, зачисляемые в бюджеты городских поселений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(014 1 16 37040 13 0000 140)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 xml:space="preserve"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 поселений, либо в связи с уклонением от заключения таких контрактов или иных договоров 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(014 1 16 46000 13 0000 140)</w:t>
      </w:r>
    </w:p>
    <w:p w:rsidR="00514E96" w:rsidRPr="000C41AD" w:rsidRDefault="00514E96" w:rsidP="003352A8">
      <w:pPr>
        <w:spacing w:line="240" w:lineRule="auto"/>
        <w:jc w:val="center"/>
        <w:rPr>
          <w:b/>
          <w:szCs w:val="28"/>
        </w:rPr>
      </w:pPr>
      <w:r w:rsidRPr="000C41AD">
        <w:rPr>
          <w:b/>
          <w:szCs w:val="28"/>
        </w:rPr>
        <w:t>Прочие поступления от денежных взысканий (штрафов) и иных сумм в возмещение ущерба, зачисляемые в бюджеты городских поселений (014 1 16 90050 13 0000 140 )</w:t>
      </w:r>
    </w:p>
    <w:p w:rsidR="00514E96" w:rsidRPr="000C41AD" w:rsidRDefault="00514E96" w:rsidP="003352A8">
      <w:pPr>
        <w:spacing w:line="240" w:lineRule="auto"/>
        <w:rPr>
          <w:color w:val="000000"/>
        </w:rPr>
      </w:pP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  <w:ind w:firstLine="540"/>
      </w:pPr>
      <w:r w:rsidRPr="000C41AD">
        <w:t>Основой для расчета доходов от штрафных санкций являются:</w:t>
      </w: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  <w:ind w:left="709" w:firstLine="0"/>
      </w:pPr>
      <w:r w:rsidRPr="000C41AD">
        <w:t>-Бюджетный кодекс Российской Федерации;</w:t>
      </w: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</w:pPr>
      <w:r w:rsidRPr="000C41AD">
        <w:t xml:space="preserve">-кодекс Российской Федерации об  административных правонарушениях; </w:t>
      </w: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</w:pPr>
      <w:r w:rsidRPr="000C41AD">
        <w:t>-решение Унечского городско</w:t>
      </w:r>
      <w:r>
        <w:t>го Совета народных депутатов №2-</w:t>
      </w:r>
      <w:r w:rsidRPr="000C41AD">
        <w:t>549 от 21.12.2012г. «Об утверждении  Правил благоустройства, озеленения, обеспечения чистоты и порядка на территории Унечского городского поселения»</w:t>
      </w: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</w:pPr>
      <w:r w:rsidRPr="000C41AD">
        <w:t xml:space="preserve">-иные нормативно-правовые акты Российской Федерации. </w:t>
      </w:r>
    </w:p>
    <w:p w:rsidR="00514E96" w:rsidRPr="000C41AD" w:rsidRDefault="00514E96" w:rsidP="003352A8">
      <w:pPr>
        <w:autoSpaceDE w:val="0"/>
        <w:autoSpaceDN w:val="0"/>
        <w:adjustRightInd w:val="0"/>
        <w:spacing w:line="240" w:lineRule="auto"/>
        <w:ind w:firstLine="539"/>
      </w:pPr>
      <w:r w:rsidRPr="000C41AD">
        <w:t>Прогноз поступлений штрафных санкций в бюджет рассчитывается исходя из ожидаемых поступлений в текущем финансовом году за вычетом поступлений штрафных санкций, носящих разовый характер, с учетом дополнительных (или выпадающих) доходов бюджета, изменением законодательства Российской Федерации и Брянской области по следующей формуле:</w:t>
      </w:r>
    </w:p>
    <w:p w:rsidR="00514E96" w:rsidRPr="000C41AD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1AD">
        <w:rPr>
          <w:rFonts w:ascii="Times New Roman" w:hAnsi="Times New Roman" w:cs="Times New Roman"/>
          <w:b/>
          <w:sz w:val="28"/>
          <w:szCs w:val="28"/>
        </w:rPr>
        <w:t>Пштр. = О +/- Д, где:</w:t>
      </w:r>
    </w:p>
    <w:p w:rsidR="00514E96" w:rsidRPr="000C41AD" w:rsidRDefault="00514E96" w:rsidP="003352A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4E96" w:rsidRPr="000C41AD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1AD">
        <w:rPr>
          <w:rFonts w:ascii="Times New Roman" w:hAnsi="Times New Roman" w:cs="Times New Roman"/>
          <w:sz w:val="28"/>
          <w:szCs w:val="28"/>
        </w:rPr>
        <w:t>Пштр.- сумма  штрафных санкций, прогнозируемая к поступлению в бюджет;</w:t>
      </w:r>
    </w:p>
    <w:p w:rsidR="00514E96" w:rsidRPr="000C41AD" w:rsidRDefault="00514E96" w:rsidP="003352A8">
      <w:pPr>
        <w:widowControl w:val="0"/>
        <w:autoSpaceDE w:val="0"/>
        <w:autoSpaceDN w:val="0"/>
        <w:adjustRightInd w:val="0"/>
        <w:spacing w:line="240" w:lineRule="auto"/>
        <w:ind w:firstLine="567"/>
        <w:outlineLvl w:val="1"/>
        <w:rPr>
          <w:szCs w:val="28"/>
        </w:rPr>
      </w:pPr>
      <w:r w:rsidRPr="000C41AD">
        <w:rPr>
          <w:szCs w:val="28"/>
        </w:rPr>
        <w:t xml:space="preserve">О- оценка поступлений </w:t>
      </w:r>
      <w:r w:rsidRPr="000C41AD">
        <w:t>штрафных санкций,</w:t>
      </w:r>
      <w:r w:rsidRPr="000C41AD">
        <w:rPr>
          <w:szCs w:val="28"/>
        </w:rPr>
        <w:t xml:space="preserve"> в текущем финансовом году;</w:t>
      </w:r>
      <w:r w:rsidRPr="000C41AD">
        <w:t xml:space="preserve"> </w:t>
      </w:r>
    </w:p>
    <w:p w:rsidR="00514E96" w:rsidRPr="000C41AD" w:rsidRDefault="00514E96" w:rsidP="003352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41AD">
        <w:rPr>
          <w:rFonts w:ascii="Times New Roman" w:hAnsi="Times New Roman" w:cs="Times New Roman"/>
          <w:sz w:val="28"/>
          <w:szCs w:val="28"/>
        </w:rPr>
        <w:t>Д- дополнительные (+) или выпадающие (-) штрафные санкции по штрафам носящим разовый характер, с учетом дополнительных (или выпадающих) доходов бюджета, связанных с планируемым изменением в очередном финансовом году бюджетного законодательства.</w:t>
      </w:r>
    </w:p>
    <w:p w:rsidR="00514E96" w:rsidRPr="00920668" w:rsidRDefault="00514E96" w:rsidP="003352A8">
      <w:pPr>
        <w:autoSpaceDE w:val="0"/>
        <w:autoSpaceDN w:val="0"/>
        <w:adjustRightInd w:val="0"/>
        <w:ind w:firstLine="540"/>
        <w:rPr>
          <w:i/>
          <w:szCs w:val="28"/>
        </w:rPr>
      </w:pPr>
    </w:p>
    <w:p w:rsidR="00514E96" w:rsidRPr="000C41AD" w:rsidRDefault="00514E96" w:rsidP="003352A8">
      <w:pPr>
        <w:widowControl w:val="0"/>
        <w:spacing w:line="240" w:lineRule="auto"/>
        <w:ind w:firstLine="539"/>
        <w:jc w:val="center"/>
        <w:rPr>
          <w:b/>
        </w:rPr>
      </w:pPr>
      <w:r w:rsidRPr="000C41AD">
        <w:rPr>
          <w:b/>
        </w:rPr>
        <w:t>Невыясненные поступления, зачисляемые в бюджеты городских поселений (014 1 17 01050 13 0000 180)</w:t>
      </w:r>
    </w:p>
    <w:p w:rsidR="00514E96" w:rsidRPr="000C41AD" w:rsidRDefault="00514E96" w:rsidP="003352A8">
      <w:pPr>
        <w:widowControl w:val="0"/>
        <w:spacing w:line="240" w:lineRule="auto"/>
        <w:ind w:firstLine="539"/>
        <w:jc w:val="center"/>
        <w:rPr>
          <w:b/>
          <w:szCs w:val="28"/>
        </w:rPr>
      </w:pPr>
      <w:r w:rsidRPr="000C41AD">
        <w:rPr>
          <w:b/>
          <w:szCs w:val="28"/>
        </w:rPr>
        <w:t xml:space="preserve">Прочие неналоговые доходы бюджетов городских поселений </w:t>
      </w:r>
    </w:p>
    <w:p w:rsidR="00514E96" w:rsidRPr="000C41AD" w:rsidRDefault="00514E96" w:rsidP="003352A8">
      <w:pPr>
        <w:widowControl w:val="0"/>
        <w:spacing w:line="240" w:lineRule="auto"/>
        <w:ind w:firstLine="539"/>
        <w:jc w:val="center"/>
        <w:rPr>
          <w:b/>
          <w:szCs w:val="28"/>
        </w:rPr>
      </w:pPr>
      <w:r w:rsidRPr="000C41AD">
        <w:rPr>
          <w:b/>
          <w:szCs w:val="28"/>
        </w:rPr>
        <w:t xml:space="preserve"> (014 1 17 05050 13 0000 180)</w:t>
      </w:r>
    </w:p>
    <w:p w:rsidR="00514E96" w:rsidRPr="000C41AD" w:rsidRDefault="00514E96" w:rsidP="003352A8">
      <w:pPr>
        <w:widowControl w:val="0"/>
        <w:ind w:firstLine="540"/>
      </w:pPr>
    </w:p>
    <w:p w:rsidR="00514E96" w:rsidRPr="000C41AD" w:rsidRDefault="00514E96" w:rsidP="003352A8">
      <w:pPr>
        <w:widowControl w:val="0"/>
        <w:spacing w:line="240" w:lineRule="auto"/>
        <w:ind w:firstLine="539"/>
      </w:pPr>
      <w:r w:rsidRPr="000C41AD">
        <w:t>Доходы по данным видам доходов носят несистемный (разовый) характер.</w:t>
      </w:r>
    </w:p>
    <w:p w:rsidR="00514E96" w:rsidRPr="000C41AD" w:rsidRDefault="00514E96" w:rsidP="003352A8">
      <w:pPr>
        <w:widowControl w:val="0"/>
        <w:spacing w:line="240" w:lineRule="auto"/>
        <w:ind w:firstLine="539"/>
      </w:pPr>
      <w:r w:rsidRPr="000C41AD">
        <w:t>Суммы невыясненных поступлений учитываются в случае неверно обозначенных реквизитов. Прогнозирование поступлений по данному коду бюджетной классификации не осуществляется.</w:t>
      </w:r>
    </w:p>
    <w:p w:rsidR="00514E96" w:rsidRPr="007948DD" w:rsidRDefault="00514E96" w:rsidP="00B36A8E">
      <w:pPr>
        <w:widowControl w:val="0"/>
        <w:spacing w:line="240" w:lineRule="auto"/>
        <w:ind w:firstLine="539"/>
      </w:pPr>
      <w:r w:rsidRPr="000C41AD">
        <w:t>При прогнозе поступлений прочих неналоговых доходов учитываются средства, подлежащие зачислению в доход городского поселения,</w:t>
      </w:r>
      <w:r>
        <w:t xml:space="preserve"> </w:t>
      </w:r>
      <w:r w:rsidRPr="007948DD">
        <w:t>как правило</w:t>
      </w:r>
      <w:r>
        <w:t>, данный вид дохода</w:t>
      </w:r>
      <w:r w:rsidRPr="007948DD">
        <w:t xml:space="preserve"> носит разовый характер.  </w:t>
      </w:r>
    </w:p>
    <w:p w:rsidR="00514E96" w:rsidRPr="00C54504" w:rsidRDefault="00514E96" w:rsidP="00B36A8E">
      <w:pPr>
        <w:pStyle w:val="ConsPlusNormal"/>
        <w:ind w:firstLine="540"/>
        <w:jc w:val="both"/>
        <w:rPr>
          <w:i/>
        </w:rPr>
      </w:pPr>
    </w:p>
    <w:p w:rsidR="00514E96" w:rsidRPr="000C41AD" w:rsidRDefault="00514E96" w:rsidP="00B36A8E">
      <w:pPr>
        <w:widowControl w:val="0"/>
        <w:spacing w:line="240" w:lineRule="auto"/>
        <w:ind w:firstLine="539"/>
      </w:pPr>
      <w:r w:rsidRPr="000C41AD">
        <w:t xml:space="preserve"> </w:t>
      </w:r>
    </w:p>
    <w:p w:rsidR="00514E96" w:rsidRPr="00920668" w:rsidRDefault="00514E96" w:rsidP="003352A8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p w:rsidR="00514E96" w:rsidRPr="00920668" w:rsidRDefault="00514E96" w:rsidP="00706ADC">
      <w:pPr>
        <w:pStyle w:val="ConsPlusNormal"/>
        <w:ind w:firstLine="540"/>
        <w:jc w:val="both"/>
        <w:rPr>
          <w:i/>
        </w:rPr>
      </w:pPr>
    </w:p>
    <w:sectPr w:rsidR="00514E96" w:rsidRPr="00920668" w:rsidSect="00834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ADC"/>
    <w:rsid w:val="00000FE7"/>
    <w:rsid w:val="0002552B"/>
    <w:rsid w:val="00035A30"/>
    <w:rsid w:val="00043660"/>
    <w:rsid w:val="00055FD8"/>
    <w:rsid w:val="000734D4"/>
    <w:rsid w:val="000C0085"/>
    <w:rsid w:val="000C41AD"/>
    <w:rsid w:val="000C5086"/>
    <w:rsid w:val="000D7E43"/>
    <w:rsid w:val="000E54E7"/>
    <w:rsid w:val="00193428"/>
    <w:rsid w:val="001E3058"/>
    <w:rsid w:val="001E5A09"/>
    <w:rsid w:val="0026289A"/>
    <w:rsid w:val="00307D8E"/>
    <w:rsid w:val="003352A8"/>
    <w:rsid w:val="003426F0"/>
    <w:rsid w:val="00363426"/>
    <w:rsid w:val="00371B11"/>
    <w:rsid w:val="00374D66"/>
    <w:rsid w:val="003A4B0B"/>
    <w:rsid w:val="003B31FC"/>
    <w:rsid w:val="003D1C9B"/>
    <w:rsid w:val="003D53E6"/>
    <w:rsid w:val="003E05A3"/>
    <w:rsid w:val="003E7343"/>
    <w:rsid w:val="004148F9"/>
    <w:rsid w:val="0047729D"/>
    <w:rsid w:val="004A347F"/>
    <w:rsid w:val="004D1BEF"/>
    <w:rsid w:val="004E14FC"/>
    <w:rsid w:val="004F15CF"/>
    <w:rsid w:val="00514E96"/>
    <w:rsid w:val="00522FB5"/>
    <w:rsid w:val="005448F9"/>
    <w:rsid w:val="00584BFA"/>
    <w:rsid w:val="00590CF1"/>
    <w:rsid w:val="005A1356"/>
    <w:rsid w:val="00686D49"/>
    <w:rsid w:val="006924CD"/>
    <w:rsid w:val="006A5364"/>
    <w:rsid w:val="006C000E"/>
    <w:rsid w:val="006C4549"/>
    <w:rsid w:val="006D6321"/>
    <w:rsid w:val="00704950"/>
    <w:rsid w:val="00706ADC"/>
    <w:rsid w:val="00733E4A"/>
    <w:rsid w:val="00736D9F"/>
    <w:rsid w:val="0074077E"/>
    <w:rsid w:val="007422C4"/>
    <w:rsid w:val="00751696"/>
    <w:rsid w:val="007803D0"/>
    <w:rsid w:val="007876B4"/>
    <w:rsid w:val="007948DD"/>
    <w:rsid w:val="00796749"/>
    <w:rsid w:val="007A3B73"/>
    <w:rsid w:val="007A4123"/>
    <w:rsid w:val="007A4642"/>
    <w:rsid w:val="007C1040"/>
    <w:rsid w:val="007C11E5"/>
    <w:rsid w:val="007C17CE"/>
    <w:rsid w:val="007E4DAD"/>
    <w:rsid w:val="008224E9"/>
    <w:rsid w:val="008348CB"/>
    <w:rsid w:val="00835C72"/>
    <w:rsid w:val="00837859"/>
    <w:rsid w:val="00854DC9"/>
    <w:rsid w:val="00861839"/>
    <w:rsid w:val="00884764"/>
    <w:rsid w:val="00887E0A"/>
    <w:rsid w:val="008955D2"/>
    <w:rsid w:val="008A3254"/>
    <w:rsid w:val="008B5FAF"/>
    <w:rsid w:val="00920668"/>
    <w:rsid w:val="00972773"/>
    <w:rsid w:val="009C074B"/>
    <w:rsid w:val="009D16E5"/>
    <w:rsid w:val="009F159B"/>
    <w:rsid w:val="009F6201"/>
    <w:rsid w:val="00A44290"/>
    <w:rsid w:val="00A71141"/>
    <w:rsid w:val="00A72BF3"/>
    <w:rsid w:val="00A84ACD"/>
    <w:rsid w:val="00AD13F4"/>
    <w:rsid w:val="00AD18EE"/>
    <w:rsid w:val="00AD36F4"/>
    <w:rsid w:val="00AF16C4"/>
    <w:rsid w:val="00B34E05"/>
    <w:rsid w:val="00B36A8E"/>
    <w:rsid w:val="00B539E3"/>
    <w:rsid w:val="00B574EA"/>
    <w:rsid w:val="00B84489"/>
    <w:rsid w:val="00B946E9"/>
    <w:rsid w:val="00BB22CF"/>
    <w:rsid w:val="00BD267B"/>
    <w:rsid w:val="00C00B41"/>
    <w:rsid w:val="00C03180"/>
    <w:rsid w:val="00C16B58"/>
    <w:rsid w:val="00C54504"/>
    <w:rsid w:val="00CA0015"/>
    <w:rsid w:val="00CB264B"/>
    <w:rsid w:val="00CC321C"/>
    <w:rsid w:val="00CE1601"/>
    <w:rsid w:val="00CE3450"/>
    <w:rsid w:val="00CF4449"/>
    <w:rsid w:val="00D317F4"/>
    <w:rsid w:val="00D31913"/>
    <w:rsid w:val="00D8289E"/>
    <w:rsid w:val="00DA4E9B"/>
    <w:rsid w:val="00DA4F5B"/>
    <w:rsid w:val="00DB4281"/>
    <w:rsid w:val="00DC254F"/>
    <w:rsid w:val="00E00DCC"/>
    <w:rsid w:val="00E11B5F"/>
    <w:rsid w:val="00E16309"/>
    <w:rsid w:val="00E42622"/>
    <w:rsid w:val="00E5370C"/>
    <w:rsid w:val="00E713B8"/>
    <w:rsid w:val="00E94672"/>
    <w:rsid w:val="00ED7878"/>
    <w:rsid w:val="00F272AA"/>
    <w:rsid w:val="00F6083D"/>
    <w:rsid w:val="00F82E88"/>
    <w:rsid w:val="00F91E79"/>
    <w:rsid w:val="00FB4750"/>
    <w:rsid w:val="00FF022B"/>
    <w:rsid w:val="00FF0D6F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ADC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/>
      <w:b/>
      <w:sz w:val="32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522FB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522FB5"/>
    <w:pPr>
      <w:spacing w:before="240" w:after="60"/>
      <w:outlineLvl w:val="5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53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eastAsia="en-US"/>
    </w:rPr>
  </w:style>
  <w:style w:type="paragraph" w:customStyle="1" w:styleId="ConsPlusNormal">
    <w:name w:val="ConsPlusNormal"/>
    <w:uiPriority w:val="99"/>
    <w:rsid w:val="00706A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876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D18EE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18EE"/>
    <w:rPr>
      <w:rFonts w:ascii="Arial Narrow" w:hAnsi="Arial Narrow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61839"/>
    <w:pPr>
      <w:spacing w:line="360" w:lineRule="exact"/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61839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307D8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6A5364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9C07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5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1002</TotalTime>
  <Pages>21</Pages>
  <Words>5671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50</cp:revision>
  <cp:lastPrinted>2016-09-27T12:09:00Z</cp:lastPrinted>
  <dcterms:created xsi:type="dcterms:W3CDTF">2016-09-20T13:49:00Z</dcterms:created>
  <dcterms:modified xsi:type="dcterms:W3CDTF">2016-11-17T07:47:00Z</dcterms:modified>
</cp:coreProperties>
</file>